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5054" w:rsidRPr="0014605A" w:rsidRDefault="00BB5054" w:rsidP="00D04138">
      <w:pPr>
        <w:jc w:val="center"/>
        <w:rPr>
          <w:rFonts w:ascii="Times New Roman" w:hAnsi="Times New Roman"/>
          <w:sz w:val="28"/>
          <w:szCs w:val="28"/>
        </w:rPr>
      </w:pPr>
      <w:r w:rsidRPr="0014605A">
        <w:rPr>
          <w:rFonts w:ascii="Times New Roman" w:hAnsi="Times New Roman"/>
          <w:sz w:val="28"/>
          <w:szCs w:val="28"/>
        </w:rPr>
        <w:t>Управление образования администрации муниципального района «Новооскольского района» Белгородской области</w:t>
      </w:r>
    </w:p>
    <w:p w:rsidR="00BB5054" w:rsidRDefault="00BB5054" w:rsidP="00D041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D041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D041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D041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Pr="0014605A" w:rsidRDefault="00BB5054" w:rsidP="00D041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Pr="007A7849" w:rsidRDefault="00BB5054" w:rsidP="00D04138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BB5054" w:rsidRPr="007A7849" w:rsidRDefault="00BB5054" w:rsidP="00D04138">
      <w:pPr>
        <w:jc w:val="center"/>
        <w:rPr>
          <w:rFonts w:ascii="Times New Roman" w:hAnsi="Times New Roman"/>
          <w:b/>
          <w:sz w:val="28"/>
          <w:szCs w:val="28"/>
        </w:rPr>
      </w:pPr>
      <w:r w:rsidRPr="007A7849">
        <w:rPr>
          <w:rFonts w:ascii="Times New Roman" w:hAnsi="Times New Roman"/>
          <w:b/>
          <w:sz w:val="28"/>
          <w:szCs w:val="28"/>
        </w:rPr>
        <w:t>Использование психолого-педагогического сопровождения семьи в условиях  ДОУ с целью создания единого образовательного пространства</w:t>
      </w:r>
    </w:p>
    <w:p w:rsidR="00BB5054" w:rsidRPr="0014605A" w:rsidRDefault="00BB5054" w:rsidP="00D04138">
      <w:pPr>
        <w:jc w:val="center"/>
        <w:rPr>
          <w:rFonts w:ascii="Times New Roman" w:hAnsi="Times New Roman"/>
        </w:rPr>
      </w:pPr>
    </w:p>
    <w:p w:rsidR="00BB5054" w:rsidRPr="0014605A" w:rsidRDefault="00BB5054" w:rsidP="00D04138">
      <w:pPr>
        <w:jc w:val="right"/>
        <w:rPr>
          <w:rFonts w:ascii="Times New Roman" w:hAnsi="Times New Roman"/>
          <w:sz w:val="32"/>
          <w:szCs w:val="32"/>
        </w:rPr>
      </w:pPr>
    </w:p>
    <w:p w:rsidR="00BB5054" w:rsidRPr="0014605A" w:rsidRDefault="00BB5054" w:rsidP="00D04138">
      <w:pPr>
        <w:jc w:val="right"/>
        <w:rPr>
          <w:rFonts w:ascii="Times New Roman" w:hAnsi="Times New Roman"/>
          <w:sz w:val="32"/>
          <w:szCs w:val="32"/>
        </w:rPr>
      </w:pPr>
    </w:p>
    <w:p w:rsidR="00BB5054" w:rsidRPr="0014605A" w:rsidRDefault="00BB5054" w:rsidP="00D04138">
      <w:pPr>
        <w:jc w:val="right"/>
        <w:rPr>
          <w:rFonts w:ascii="Times New Roman" w:hAnsi="Times New Roman"/>
          <w:sz w:val="32"/>
          <w:szCs w:val="32"/>
        </w:rPr>
      </w:pPr>
    </w:p>
    <w:p w:rsidR="00BB5054" w:rsidRPr="0014605A" w:rsidRDefault="00BB5054" w:rsidP="00D04138">
      <w:pPr>
        <w:jc w:val="right"/>
        <w:rPr>
          <w:rFonts w:ascii="Times New Roman" w:hAnsi="Times New Roman"/>
          <w:sz w:val="32"/>
          <w:szCs w:val="32"/>
        </w:rPr>
      </w:pPr>
    </w:p>
    <w:p w:rsidR="00BB5054" w:rsidRPr="0014605A" w:rsidRDefault="00BB5054" w:rsidP="00D04138">
      <w:pPr>
        <w:jc w:val="right"/>
        <w:rPr>
          <w:rFonts w:ascii="Times New Roman" w:hAnsi="Times New Roman"/>
          <w:sz w:val="32"/>
          <w:szCs w:val="32"/>
        </w:rPr>
      </w:pPr>
    </w:p>
    <w:p w:rsidR="00BB5054" w:rsidRPr="0014605A" w:rsidRDefault="00BB5054" w:rsidP="00D04138">
      <w:pPr>
        <w:jc w:val="center"/>
        <w:rPr>
          <w:rFonts w:ascii="Times New Roman" w:hAnsi="Times New Roman"/>
          <w:sz w:val="28"/>
          <w:szCs w:val="28"/>
        </w:rPr>
      </w:pPr>
    </w:p>
    <w:p w:rsidR="00BB5054" w:rsidRPr="0014605A" w:rsidRDefault="00BB5054" w:rsidP="00D04138">
      <w:pPr>
        <w:jc w:val="center"/>
        <w:rPr>
          <w:rFonts w:ascii="Times New Roman" w:hAnsi="Times New Roman"/>
          <w:sz w:val="28"/>
          <w:szCs w:val="28"/>
        </w:rPr>
      </w:pPr>
    </w:p>
    <w:p w:rsidR="00BB5054" w:rsidRPr="0014605A" w:rsidRDefault="00BB5054" w:rsidP="00D04138">
      <w:pPr>
        <w:tabs>
          <w:tab w:val="left" w:pos="7530"/>
          <w:tab w:val="right" w:pos="9355"/>
        </w:tabs>
        <w:rPr>
          <w:rFonts w:ascii="Times New Roman" w:hAnsi="Times New Roman"/>
          <w:sz w:val="28"/>
          <w:szCs w:val="28"/>
        </w:rPr>
      </w:pPr>
      <w:r w:rsidRPr="0014605A">
        <w:rPr>
          <w:rFonts w:ascii="Times New Roman" w:hAnsi="Times New Roman"/>
          <w:sz w:val="28"/>
          <w:szCs w:val="28"/>
        </w:rPr>
        <w:t xml:space="preserve">                </w:t>
      </w:r>
      <w:r>
        <w:rPr>
          <w:rFonts w:ascii="Times New Roman" w:hAnsi="Times New Roman"/>
          <w:sz w:val="28"/>
          <w:szCs w:val="28"/>
        </w:rPr>
        <w:t xml:space="preserve">                                          </w:t>
      </w:r>
      <w:r w:rsidRPr="0014605A">
        <w:rPr>
          <w:rFonts w:ascii="Times New Roman" w:hAnsi="Times New Roman"/>
          <w:sz w:val="28"/>
          <w:szCs w:val="28"/>
        </w:rPr>
        <w:t xml:space="preserve">Автор опыта:                                  </w:t>
      </w:r>
    </w:p>
    <w:p w:rsidR="00BB5054" w:rsidRPr="0014605A" w:rsidRDefault="00BB5054" w:rsidP="00D04138">
      <w:pPr>
        <w:jc w:val="center"/>
        <w:rPr>
          <w:rFonts w:ascii="Times New Roman" w:hAnsi="Times New Roman"/>
          <w:sz w:val="28"/>
          <w:szCs w:val="28"/>
        </w:rPr>
      </w:pPr>
      <w:r w:rsidRPr="0014605A">
        <w:rPr>
          <w:rFonts w:ascii="Times New Roman" w:hAnsi="Times New Roman"/>
          <w:sz w:val="28"/>
          <w:szCs w:val="28"/>
        </w:rPr>
        <w:t xml:space="preserve">                                         </w:t>
      </w:r>
      <w:r>
        <w:rPr>
          <w:rFonts w:ascii="Times New Roman" w:hAnsi="Times New Roman"/>
          <w:sz w:val="28"/>
          <w:szCs w:val="28"/>
        </w:rPr>
        <w:t xml:space="preserve"> Конотопченко С</w:t>
      </w:r>
      <w:r w:rsidRPr="0014605A">
        <w:rPr>
          <w:rFonts w:ascii="Times New Roman" w:hAnsi="Times New Roman"/>
          <w:sz w:val="28"/>
          <w:szCs w:val="28"/>
        </w:rPr>
        <w:t xml:space="preserve">ветлана Алексеевна         </w:t>
      </w:r>
    </w:p>
    <w:p w:rsidR="00BB5054" w:rsidRPr="0014605A" w:rsidRDefault="00BB5054" w:rsidP="00D04138">
      <w:pPr>
        <w:rPr>
          <w:rFonts w:ascii="Times New Roman" w:hAnsi="Times New Roman"/>
          <w:sz w:val="28"/>
          <w:szCs w:val="28"/>
        </w:rPr>
      </w:pPr>
      <w:r w:rsidRPr="0014605A">
        <w:rPr>
          <w:rFonts w:ascii="Times New Roman" w:hAnsi="Times New Roman"/>
          <w:sz w:val="28"/>
          <w:szCs w:val="28"/>
        </w:rPr>
        <w:t xml:space="preserve">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          </w:t>
      </w:r>
      <w:r w:rsidRPr="0014605A">
        <w:rPr>
          <w:rFonts w:ascii="Times New Roman" w:hAnsi="Times New Roman"/>
          <w:sz w:val="28"/>
          <w:szCs w:val="28"/>
        </w:rPr>
        <w:t xml:space="preserve"> педагог-психолог МБДОУ «Центр развития</w:t>
      </w:r>
    </w:p>
    <w:p w:rsidR="00BB5054" w:rsidRPr="0014605A" w:rsidRDefault="00BB5054" w:rsidP="00D04138">
      <w:pPr>
        <w:rPr>
          <w:rFonts w:ascii="Times New Roman" w:hAnsi="Times New Roman"/>
          <w:sz w:val="28"/>
          <w:szCs w:val="28"/>
        </w:rPr>
      </w:pPr>
      <w:r w:rsidRPr="0014605A">
        <w:rPr>
          <w:rFonts w:ascii="Times New Roman" w:hAnsi="Times New Roman"/>
          <w:sz w:val="28"/>
          <w:szCs w:val="28"/>
        </w:rPr>
        <w:t xml:space="preserve">                                 </w:t>
      </w:r>
      <w:r>
        <w:rPr>
          <w:rFonts w:ascii="Times New Roman" w:hAnsi="Times New Roman"/>
          <w:sz w:val="28"/>
          <w:szCs w:val="28"/>
        </w:rPr>
        <w:t xml:space="preserve">                         </w:t>
      </w:r>
      <w:r w:rsidRPr="0014605A">
        <w:rPr>
          <w:rFonts w:ascii="Times New Roman" w:hAnsi="Times New Roman"/>
          <w:sz w:val="28"/>
          <w:szCs w:val="28"/>
        </w:rPr>
        <w:t xml:space="preserve">ребёнка - детский сад №6 </w:t>
      </w:r>
    </w:p>
    <w:p w:rsidR="00BB5054" w:rsidRPr="0014605A" w:rsidRDefault="00BB5054" w:rsidP="00D04138">
      <w:pPr>
        <w:rPr>
          <w:rFonts w:ascii="Times New Roman" w:hAnsi="Times New Roman"/>
          <w:sz w:val="28"/>
          <w:szCs w:val="28"/>
        </w:rPr>
      </w:pPr>
      <w:r w:rsidRPr="0014605A">
        <w:rPr>
          <w:rFonts w:ascii="Times New Roman" w:hAnsi="Times New Roman"/>
          <w:sz w:val="28"/>
          <w:szCs w:val="28"/>
        </w:rPr>
        <w:t xml:space="preserve">                                                           г.Нового Оскола Белгородской области</w:t>
      </w:r>
    </w:p>
    <w:p w:rsidR="00BB5054" w:rsidRDefault="00BB5054" w:rsidP="00D04138">
      <w:pPr>
        <w:jc w:val="center"/>
        <w:rPr>
          <w:rFonts w:ascii="Times New Roman" w:hAnsi="Times New Roman"/>
          <w:sz w:val="28"/>
          <w:szCs w:val="28"/>
        </w:rPr>
      </w:pPr>
    </w:p>
    <w:p w:rsidR="00BB5054" w:rsidRPr="00714A5B" w:rsidRDefault="00BB5054" w:rsidP="00D04138">
      <w:pPr>
        <w:jc w:val="center"/>
        <w:rPr>
          <w:rFonts w:ascii="Times New Roman" w:hAnsi="Times New Roman"/>
          <w:sz w:val="28"/>
          <w:szCs w:val="28"/>
        </w:rPr>
      </w:pPr>
      <w:r w:rsidRPr="0014605A">
        <w:rPr>
          <w:rFonts w:ascii="Times New Roman" w:hAnsi="Times New Roman"/>
          <w:sz w:val="28"/>
          <w:szCs w:val="28"/>
        </w:rPr>
        <w:t>г</w:t>
      </w:r>
      <w:r w:rsidRPr="00714A5B">
        <w:rPr>
          <w:rFonts w:ascii="Times New Roman" w:hAnsi="Times New Roman"/>
          <w:sz w:val="28"/>
          <w:szCs w:val="28"/>
        </w:rPr>
        <w:t>. Новый Оскол</w:t>
      </w:r>
    </w:p>
    <w:p w:rsidR="00BB5054" w:rsidRPr="00714A5B" w:rsidRDefault="00BB5054" w:rsidP="00D04138">
      <w:pPr>
        <w:rPr>
          <w:rFonts w:ascii="Times New Roman" w:hAnsi="Times New Roman"/>
          <w:sz w:val="28"/>
          <w:szCs w:val="28"/>
        </w:rPr>
      </w:pPr>
      <w:r w:rsidRPr="00714A5B">
        <w:rPr>
          <w:rFonts w:ascii="Times New Roman" w:hAnsi="Times New Roman"/>
          <w:sz w:val="28"/>
          <w:szCs w:val="28"/>
        </w:rPr>
        <w:t xml:space="preserve">         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      </w:t>
      </w:r>
      <w:r w:rsidRPr="00714A5B">
        <w:rPr>
          <w:rFonts w:ascii="Times New Roman" w:hAnsi="Times New Roman"/>
          <w:sz w:val="28"/>
          <w:szCs w:val="28"/>
        </w:rPr>
        <w:t>2014г.</w:t>
      </w:r>
    </w:p>
    <w:p w:rsidR="00BB5054" w:rsidRDefault="00BB5054" w:rsidP="00041151">
      <w:pPr>
        <w:pStyle w:val="Style5"/>
        <w:widowControl/>
        <w:spacing w:before="86" w:line="360" w:lineRule="auto"/>
        <w:jc w:val="center"/>
        <w:rPr>
          <w:rStyle w:val="FontStyle44"/>
          <w:rFonts w:ascii="Times New Roman" w:hAnsi="Times New Roman"/>
          <w:sz w:val="32"/>
          <w:szCs w:val="32"/>
        </w:rPr>
      </w:pPr>
    </w:p>
    <w:p w:rsidR="00BB5054" w:rsidRDefault="00BB5054" w:rsidP="00041151">
      <w:pPr>
        <w:pStyle w:val="Style5"/>
        <w:widowControl/>
        <w:spacing w:before="86" w:line="360" w:lineRule="auto"/>
        <w:jc w:val="center"/>
        <w:rPr>
          <w:rStyle w:val="FontStyle44"/>
          <w:rFonts w:ascii="Times New Roman" w:hAnsi="Times New Roman"/>
          <w:sz w:val="32"/>
          <w:szCs w:val="32"/>
        </w:rPr>
      </w:pPr>
    </w:p>
    <w:p w:rsidR="00BB5054" w:rsidRPr="00D30B49" w:rsidRDefault="00BB5054" w:rsidP="00041151">
      <w:pPr>
        <w:pStyle w:val="Style5"/>
        <w:widowControl/>
        <w:spacing w:before="86" w:line="360" w:lineRule="auto"/>
        <w:jc w:val="center"/>
        <w:rPr>
          <w:rStyle w:val="FontStyle44"/>
          <w:rFonts w:ascii="Times New Roman" w:hAnsi="Times New Roman"/>
          <w:b w:val="0"/>
          <w:i w:val="0"/>
          <w:sz w:val="28"/>
          <w:szCs w:val="28"/>
        </w:rPr>
      </w:pP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>Содержание:</w:t>
      </w:r>
    </w:p>
    <w:p w:rsidR="00BB5054" w:rsidRPr="00D30B49" w:rsidRDefault="00BB5054" w:rsidP="00041151">
      <w:pPr>
        <w:pStyle w:val="Style5"/>
        <w:widowControl/>
        <w:spacing w:before="86" w:line="360" w:lineRule="auto"/>
        <w:jc w:val="center"/>
        <w:rPr>
          <w:rStyle w:val="FontStyle44"/>
          <w:rFonts w:ascii="Times New Roman" w:hAnsi="Times New Roman"/>
          <w:b w:val="0"/>
          <w:i w:val="0"/>
          <w:sz w:val="28"/>
          <w:szCs w:val="28"/>
        </w:rPr>
      </w:pPr>
    </w:p>
    <w:p w:rsidR="00BB5054" w:rsidRPr="00D30B49" w:rsidRDefault="00BB5054" w:rsidP="002F4A0E">
      <w:pPr>
        <w:pStyle w:val="Style5"/>
        <w:widowControl/>
        <w:spacing w:before="86" w:line="360" w:lineRule="auto"/>
        <w:rPr>
          <w:rStyle w:val="FontStyle44"/>
          <w:rFonts w:ascii="Times New Roman" w:hAnsi="Times New Roman"/>
          <w:b w:val="0"/>
          <w:i w:val="0"/>
          <w:sz w:val="28"/>
          <w:szCs w:val="28"/>
        </w:rPr>
      </w:pP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>Раздел 1. Информация об опыте………………………………………</w:t>
      </w:r>
      <w:r>
        <w:rPr>
          <w:rStyle w:val="FontStyle44"/>
          <w:rFonts w:ascii="Times New Roman" w:hAnsi="Times New Roman"/>
          <w:b w:val="0"/>
          <w:i w:val="0"/>
          <w:sz w:val="28"/>
          <w:szCs w:val="28"/>
        </w:rPr>
        <w:t>………</w:t>
      </w: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 xml:space="preserve">…3 </w:t>
      </w:r>
    </w:p>
    <w:p w:rsidR="00BB5054" w:rsidRPr="00D30B49" w:rsidRDefault="00BB5054" w:rsidP="002F4A0E">
      <w:pPr>
        <w:pStyle w:val="Style5"/>
        <w:widowControl/>
        <w:spacing w:before="86" w:line="360" w:lineRule="auto"/>
        <w:rPr>
          <w:rStyle w:val="FontStyle44"/>
          <w:rFonts w:ascii="Times New Roman" w:hAnsi="Times New Roman"/>
          <w:b w:val="0"/>
          <w:i w:val="0"/>
          <w:sz w:val="28"/>
          <w:szCs w:val="28"/>
        </w:rPr>
      </w:pP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>Раздел 2. Технология описания опыта…………………………</w:t>
      </w:r>
      <w:r>
        <w:rPr>
          <w:rStyle w:val="FontStyle44"/>
          <w:rFonts w:ascii="Times New Roman" w:hAnsi="Times New Roman"/>
          <w:b w:val="0"/>
          <w:i w:val="0"/>
          <w:sz w:val="28"/>
          <w:szCs w:val="28"/>
        </w:rPr>
        <w:t>………...</w:t>
      </w: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>……...7</w:t>
      </w:r>
    </w:p>
    <w:p w:rsidR="00BB5054" w:rsidRPr="00D30B49" w:rsidRDefault="00BB5054" w:rsidP="002F4A0E">
      <w:pPr>
        <w:pStyle w:val="Style5"/>
        <w:widowControl/>
        <w:spacing w:before="86" w:line="360" w:lineRule="auto"/>
        <w:rPr>
          <w:rStyle w:val="FontStyle44"/>
          <w:rFonts w:ascii="Times New Roman" w:hAnsi="Times New Roman"/>
          <w:b w:val="0"/>
          <w:i w:val="0"/>
          <w:sz w:val="28"/>
          <w:szCs w:val="28"/>
        </w:rPr>
      </w:pP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>Раздел 3.Результативность опыта………………………………………</w:t>
      </w:r>
      <w:r>
        <w:rPr>
          <w:rStyle w:val="FontStyle44"/>
          <w:rFonts w:ascii="Times New Roman" w:hAnsi="Times New Roman"/>
          <w:b w:val="0"/>
          <w:i w:val="0"/>
          <w:sz w:val="28"/>
          <w:szCs w:val="28"/>
        </w:rPr>
        <w:t>…...</w:t>
      </w: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>….13</w:t>
      </w:r>
    </w:p>
    <w:p w:rsidR="00BB5054" w:rsidRPr="00D30B49" w:rsidRDefault="00BB5054" w:rsidP="002F4A0E">
      <w:pPr>
        <w:pStyle w:val="Style5"/>
        <w:widowControl/>
        <w:spacing w:before="86" w:line="360" w:lineRule="auto"/>
        <w:rPr>
          <w:rStyle w:val="FontStyle44"/>
          <w:rFonts w:ascii="Times New Roman" w:hAnsi="Times New Roman"/>
          <w:b w:val="0"/>
          <w:i w:val="0"/>
          <w:sz w:val="28"/>
          <w:szCs w:val="28"/>
        </w:rPr>
      </w:pP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>Раздел 4. Библиографический список………………………………………</w:t>
      </w:r>
      <w:r>
        <w:rPr>
          <w:rStyle w:val="FontStyle44"/>
          <w:rFonts w:ascii="Times New Roman" w:hAnsi="Times New Roman"/>
          <w:b w:val="0"/>
          <w:i w:val="0"/>
          <w:sz w:val="28"/>
          <w:szCs w:val="28"/>
        </w:rPr>
        <w:t>.</w:t>
      </w: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 xml:space="preserve">…17 </w:t>
      </w:r>
    </w:p>
    <w:p w:rsidR="00BB5054" w:rsidRPr="00D30B49" w:rsidRDefault="00BB5054" w:rsidP="00D30B49">
      <w:pPr>
        <w:pStyle w:val="Style5"/>
        <w:widowControl/>
        <w:tabs>
          <w:tab w:val="left" w:pos="7938"/>
          <w:tab w:val="left" w:pos="8080"/>
          <w:tab w:val="left" w:pos="9356"/>
        </w:tabs>
        <w:spacing w:before="86" w:line="360" w:lineRule="auto"/>
        <w:rPr>
          <w:rStyle w:val="FontStyle44"/>
          <w:rFonts w:ascii="Times New Roman" w:hAnsi="Times New Roman"/>
          <w:b w:val="0"/>
          <w:i w:val="0"/>
          <w:sz w:val="28"/>
          <w:szCs w:val="28"/>
        </w:rPr>
      </w:pP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>Раздел 5. Приложение к опыту……………………………………………</w:t>
      </w:r>
      <w:r>
        <w:rPr>
          <w:rStyle w:val="FontStyle44"/>
          <w:rFonts w:ascii="Times New Roman" w:hAnsi="Times New Roman"/>
          <w:b w:val="0"/>
          <w:i w:val="0"/>
          <w:sz w:val="28"/>
          <w:szCs w:val="28"/>
        </w:rPr>
        <w:t>….</w:t>
      </w:r>
      <w:r w:rsidRPr="00D30B49">
        <w:rPr>
          <w:rStyle w:val="FontStyle44"/>
          <w:rFonts w:ascii="Times New Roman" w:hAnsi="Times New Roman"/>
          <w:b w:val="0"/>
          <w:i w:val="0"/>
          <w:sz w:val="28"/>
          <w:szCs w:val="28"/>
        </w:rPr>
        <w:t>…18</w:t>
      </w:r>
    </w:p>
    <w:p w:rsidR="00BB5054" w:rsidRPr="00120B3D" w:rsidRDefault="00BB5054" w:rsidP="002F4A0E">
      <w:pPr>
        <w:pStyle w:val="Style5"/>
        <w:widowControl/>
        <w:spacing w:before="86" w:line="360" w:lineRule="auto"/>
        <w:rPr>
          <w:rStyle w:val="FontStyle44"/>
          <w:rFonts w:ascii="Times New Roman" w:hAnsi="Times New Roman"/>
          <w:sz w:val="28"/>
          <w:szCs w:val="28"/>
        </w:rPr>
      </w:pPr>
    </w:p>
    <w:p w:rsidR="00BB5054" w:rsidRPr="00120B3D" w:rsidRDefault="00BB5054" w:rsidP="002F4A0E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3E3E37">
      <w:pPr>
        <w:rPr>
          <w:rFonts w:ascii="Times New Roman" w:hAnsi="Times New Roman"/>
          <w:b/>
          <w:sz w:val="28"/>
          <w:szCs w:val="28"/>
        </w:rPr>
      </w:pPr>
    </w:p>
    <w:p w:rsidR="00BB5054" w:rsidRPr="00E23216" w:rsidRDefault="00BB5054" w:rsidP="003E3E37">
      <w:pPr>
        <w:jc w:val="center"/>
        <w:rPr>
          <w:rFonts w:ascii="Times New Roman" w:hAnsi="Times New Roman"/>
          <w:b/>
          <w:sz w:val="28"/>
          <w:szCs w:val="28"/>
        </w:rPr>
      </w:pPr>
      <w:r w:rsidRPr="00E23216">
        <w:rPr>
          <w:rFonts w:ascii="Times New Roman" w:hAnsi="Times New Roman"/>
          <w:b/>
          <w:sz w:val="28"/>
          <w:szCs w:val="28"/>
        </w:rPr>
        <w:t>1</w:t>
      </w:r>
      <w:r>
        <w:rPr>
          <w:rFonts w:ascii="Times New Roman" w:hAnsi="Times New Roman"/>
          <w:b/>
          <w:sz w:val="28"/>
          <w:szCs w:val="28"/>
        </w:rPr>
        <w:t>.</w:t>
      </w:r>
      <w:r w:rsidRPr="00E23216">
        <w:rPr>
          <w:rFonts w:ascii="Times New Roman" w:hAnsi="Times New Roman"/>
          <w:b/>
          <w:sz w:val="28"/>
          <w:szCs w:val="28"/>
        </w:rPr>
        <w:t xml:space="preserve"> Информация об опыте</w:t>
      </w:r>
    </w:p>
    <w:p w:rsidR="00BB5054" w:rsidRDefault="00BB5054" w:rsidP="002F4A0E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120C6D">
        <w:rPr>
          <w:rFonts w:ascii="Times New Roman" w:hAnsi="Times New Roman"/>
          <w:b/>
          <w:bCs/>
          <w:sz w:val="28"/>
          <w:szCs w:val="28"/>
        </w:rPr>
        <w:t>Условия возникновения и становления опыта</w:t>
      </w:r>
    </w:p>
    <w:p w:rsidR="00BB5054" w:rsidRDefault="00BB5054" w:rsidP="002F4A0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Данный опыт работы был сформирован педагогом-психологом в муниципальном бюджетном дошкольном образовательном учреждении «Центр развития ребёнка детский сад №6 г. Нового Оскола Белгородской области», расположенном</w:t>
      </w:r>
      <w:r w:rsidRPr="00CB53B5">
        <w:rPr>
          <w:rFonts w:ascii="Times New Roman" w:hAnsi="Times New Roman"/>
          <w:bCs/>
          <w:sz w:val="28"/>
          <w:szCs w:val="28"/>
        </w:rPr>
        <w:t xml:space="preserve"> по</w:t>
      </w:r>
      <w:r>
        <w:rPr>
          <w:rFonts w:ascii="Times New Roman" w:hAnsi="Times New Roman"/>
          <w:bCs/>
          <w:sz w:val="28"/>
          <w:szCs w:val="28"/>
        </w:rPr>
        <w:t xml:space="preserve"> ул. Ленина, 53.</w:t>
      </w:r>
    </w:p>
    <w:p w:rsidR="00BB5054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120C6D">
        <w:rPr>
          <w:rFonts w:ascii="Times New Roman" w:hAnsi="Times New Roman"/>
          <w:sz w:val="28"/>
          <w:szCs w:val="28"/>
        </w:rPr>
        <w:t>За послед</w:t>
      </w:r>
      <w:r>
        <w:rPr>
          <w:rFonts w:ascii="Times New Roman" w:hAnsi="Times New Roman"/>
          <w:sz w:val="28"/>
          <w:szCs w:val="28"/>
        </w:rPr>
        <w:t>ние несколько лет в г.Новом Осколе</w:t>
      </w:r>
      <w:r w:rsidRPr="00120C6D">
        <w:rPr>
          <w:rFonts w:ascii="Times New Roman" w:hAnsi="Times New Roman"/>
          <w:sz w:val="28"/>
          <w:szCs w:val="28"/>
        </w:rPr>
        <w:t xml:space="preserve"> значительно возросла рождаемость, а соответственно и увеличилось число детей, поступающих в ДОУ.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При выборе детского сада современные родители интересуются, есть ли  в учреждении  специалисты: учитель-логопед, педагог-психолог, так как  в последнее время увеличивается число детей, </w:t>
      </w:r>
      <w:r w:rsidRPr="00CB6BC2">
        <w:rPr>
          <w:rFonts w:ascii="Times New Roman" w:hAnsi="Times New Roman"/>
          <w:sz w:val="28"/>
          <w:szCs w:val="28"/>
        </w:rPr>
        <w:t>имеющие различные отклонения в познавательной и речевой сфере</w:t>
      </w:r>
      <w:r>
        <w:rPr>
          <w:rFonts w:ascii="Times New Roman" w:hAnsi="Times New Roman"/>
          <w:sz w:val="28"/>
          <w:szCs w:val="28"/>
        </w:rPr>
        <w:t>.  В нашем ДОУ созданы все условия для психолого-педагогического сопровождения семьи. Детский сад посещают 147 детей</w:t>
      </w:r>
      <w:r w:rsidRPr="00C8000A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имеющий разный социальный статус, функционируют 8 групп. </w:t>
      </w:r>
      <w:r w:rsidRPr="00633ADA">
        <w:rPr>
          <w:rFonts w:ascii="Times New Roman" w:hAnsi="Times New Roman"/>
          <w:sz w:val="28"/>
          <w:szCs w:val="28"/>
        </w:rPr>
        <w:t>Детский коллектив дошкольного учреждения</w:t>
      </w:r>
      <w:r w:rsidRPr="00FD7283">
        <w:rPr>
          <w:rFonts w:ascii="Times New Roman" w:hAnsi="Times New Roman"/>
          <w:sz w:val="28"/>
          <w:szCs w:val="28"/>
        </w:rPr>
        <w:t xml:space="preserve"> подвижны</w:t>
      </w:r>
      <w:r>
        <w:rPr>
          <w:rFonts w:ascii="Times New Roman" w:hAnsi="Times New Roman"/>
          <w:sz w:val="28"/>
          <w:szCs w:val="28"/>
        </w:rPr>
        <w:t>й</w:t>
      </w:r>
      <w:r w:rsidRPr="00FD7283">
        <w:rPr>
          <w:rFonts w:ascii="Times New Roman" w:hAnsi="Times New Roman"/>
          <w:sz w:val="28"/>
          <w:szCs w:val="28"/>
        </w:rPr>
        <w:t>, эмоциональны</w:t>
      </w:r>
      <w:r>
        <w:rPr>
          <w:rFonts w:ascii="Times New Roman" w:hAnsi="Times New Roman"/>
          <w:sz w:val="28"/>
          <w:szCs w:val="28"/>
        </w:rPr>
        <w:t xml:space="preserve">й, любознательный, </w:t>
      </w:r>
      <w:r w:rsidRPr="008B18B9">
        <w:rPr>
          <w:rFonts w:ascii="Times New Roman" w:hAnsi="Times New Roman"/>
          <w:color w:val="000000"/>
          <w:sz w:val="28"/>
          <w:szCs w:val="28"/>
        </w:rPr>
        <w:t>но не все дети  могут</w:t>
      </w:r>
      <w:r w:rsidRPr="00FD7283">
        <w:rPr>
          <w:rFonts w:ascii="Times New Roman" w:hAnsi="Times New Roman"/>
          <w:sz w:val="28"/>
          <w:szCs w:val="28"/>
        </w:rPr>
        <w:t xml:space="preserve"> управля</w:t>
      </w:r>
      <w:r>
        <w:rPr>
          <w:rFonts w:ascii="Times New Roman" w:hAnsi="Times New Roman"/>
          <w:sz w:val="28"/>
          <w:szCs w:val="28"/>
        </w:rPr>
        <w:t>ть своим поведением, контролировать</w:t>
      </w:r>
      <w:r w:rsidRPr="00FD7283">
        <w:rPr>
          <w:rFonts w:ascii="Times New Roman" w:hAnsi="Times New Roman"/>
          <w:sz w:val="28"/>
          <w:szCs w:val="28"/>
        </w:rPr>
        <w:t xml:space="preserve"> свою речь и поступки</w:t>
      </w:r>
      <w:r>
        <w:rPr>
          <w:rFonts w:ascii="Times New Roman" w:hAnsi="Times New Roman"/>
          <w:sz w:val="28"/>
          <w:szCs w:val="28"/>
        </w:rPr>
        <w:t xml:space="preserve"> в</w:t>
      </w:r>
      <w:r w:rsidRPr="00FD7283">
        <w:rPr>
          <w:rFonts w:ascii="Times New Roman" w:hAnsi="Times New Roman"/>
          <w:sz w:val="28"/>
          <w:szCs w:val="28"/>
        </w:rPr>
        <w:t xml:space="preserve"> процессе общения. Друг </w:t>
      </w:r>
      <w:r>
        <w:rPr>
          <w:rFonts w:ascii="Times New Roman" w:hAnsi="Times New Roman"/>
          <w:sz w:val="28"/>
          <w:szCs w:val="28"/>
        </w:rPr>
        <w:t xml:space="preserve">к </w:t>
      </w:r>
      <w:r w:rsidRPr="00FD7283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ругу дети относятся с уважением,   д</w:t>
      </w:r>
      <w:r w:rsidRPr="00FD7283">
        <w:rPr>
          <w:rFonts w:ascii="Times New Roman" w:hAnsi="Times New Roman"/>
          <w:sz w:val="28"/>
          <w:szCs w:val="28"/>
        </w:rPr>
        <w:t>ружелюбно напоминают с</w:t>
      </w:r>
      <w:r>
        <w:rPr>
          <w:rFonts w:ascii="Times New Roman" w:hAnsi="Times New Roman"/>
          <w:sz w:val="28"/>
          <w:szCs w:val="28"/>
        </w:rPr>
        <w:t>верстникам о правилах поведения, но есть дети которые не могут установить  контакт как со сверстниками, так и со взрослыми</w:t>
      </w:r>
      <w:r w:rsidRPr="00FD728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В связи с этим </w:t>
      </w:r>
      <w:r w:rsidRPr="00C8000A">
        <w:rPr>
          <w:rFonts w:ascii="Times New Roman" w:hAnsi="Times New Roman"/>
          <w:sz w:val="28"/>
          <w:szCs w:val="28"/>
        </w:rPr>
        <w:t xml:space="preserve"> в последнее время возросло количество обращений родителей воспитанников к педагогу-психологу</w:t>
      </w:r>
      <w:r>
        <w:rPr>
          <w:rFonts w:ascii="Times New Roman" w:hAnsi="Times New Roman"/>
          <w:sz w:val="28"/>
          <w:szCs w:val="28"/>
        </w:rPr>
        <w:t>.</w:t>
      </w:r>
    </w:p>
    <w:p w:rsidR="00BB5054" w:rsidRDefault="00BB5054" w:rsidP="002F4A0E">
      <w:pPr>
        <w:spacing w:after="0"/>
        <w:ind w:firstLine="567"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Началом работы над опытом </w:t>
      </w:r>
      <w:r w:rsidRPr="00120C6D">
        <w:rPr>
          <w:rFonts w:ascii="Times New Roman" w:hAnsi="Times New Roman"/>
          <w:sz w:val="28"/>
          <w:szCs w:val="28"/>
        </w:rPr>
        <w:t>стал</w:t>
      </w:r>
      <w:r>
        <w:rPr>
          <w:rFonts w:ascii="Times New Roman" w:hAnsi="Times New Roman"/>
          <w:sz w:val="28"/>
          <w:szCs w:val="28"/>
        </w:rPr>
        <w:t xml:space="preserve">и результаты </w:t>
      </w:r>
      <w:r w:rsidRPr="005C57F5">
        <w:rPr>
          <w:rFonts w:ascii="Times New Roman" w:hAnsi="Times New Roman"/>
          <w:sz w:val="28"/>
          <w:szCs w:val="28"/>
        </w:rPr>
        <w:t>психологического тестирования родителей</w:t>
      </w:r>
      <w:r>
        <w:rPr>
          <w:rFonts w:ascii="Times New Roman" w:hAnsi="Times New Roman"/>
          <w:sz w:val="28"/>
          <w:szCs w:val="28"/>
        </w:rPr>
        <w:t xml:space="preserve"> (тест «Определение собственной стратегии семейного воспитания» Л.А.Богатова, В.В.Герасимова, Л.А.Кудряшова, И.А.Радчук)</w:t>
      </w:r>
      <w:r w:rsidRPr="005C57F5">
        <w:rPr>
          <w:rFonts w:ascii="Times New Roman" w:hAnsi="Times New Roman"/>
          <w:sz w:val="28"/>
          <w:szCs w:val="28"/>
        </w:rPr>
        <w:t xml:space="preserve">, направленного на </w:t>
      </w:r>
      <w:r>
        <w:rPr>
          <w:rFonts w:ascii="Times New Roman" w:hAnsi="Times New Roman"/>
          <w:sz w:val="28"/>
          <w:szCs w:val="28"/>
        </w:rPr>
        <w:t>изучение уровня сформированных</w:t>
      </w:r>
      <w:r w:rsidRPr="005C57F5">
        <w:rPr>
          <w:rFonts w:ascii="Times New Roman" w:hAnsi="Times New Roman"/>
          <w:sz w:val="28"/>
          <w:szCs w:val="28"/>
        </w:rPr>
        <w:t xml:space="preserve"> знаний о возрастно-психологических особенностях ребенка</w:t>
      </w:r>
      <w:r>
        <w:rPr>
          <w:rFonts w:ascii="Times New Roman" w:hAnsi="Times New Roman"/>
          <w:sz w:val="28"/>
          <w:szCs w:val="28"/>
        </w:rPr>
        <w:t xml:space="preserve">, </w:t>
      </w:r>
      <w:r w:rsidRPr="00120C6D">
        <w:rPr>
          <w:rFonts w:ascii="Times New Roman" w:hAnsi="Times New Roman"/>
          <w:sz w:val="28"/>
          <w:szCs w:val="28"/>
        </w:rPr>
        <w:t>наблюдения за деятельностью педа</w:t>
      </w:r>
      <w:r>
        <w:rPr>
          <w:rFonts w:ascii="Times New Roman" w:hAnsi="Times New Roman"/>
          <w:sz w:val="28"/>
          <w:szCs w:val="28"/>
        </w:rPr>
        <w:t>гогов и детей.</w:t>
      </w:r>
    </w:p>
    <w:p w:rsidR="00BB5054" w:rsidRPr="00041151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D1058C">
        <w:rPr>
          <w:rFonts w:ascii="Times New Roman" w:hAnsi="Times New Roman"/>
          <w:sz w:val="28"/>
          <w:szCs w:val="28"/>
        </w:rPr>
        <w:t xml:space="preserve">Анализ </w:t>
      </w:r>
      <w:r>
        <w:rPr>
          <w:rFonts w:ascii="Times New Roman" w:hAnsi="Times New Roman"/>
          <w:sz w:val="28"/>
          <w:szCs w:val="28"/>
        </w:rPr>
        <w:t>результатов психологического тестирования родителей  показал</w:t>
      </w:r>
      <w:r w:rsidRPr="00D1058C">
        <w:rPr>
          <w:rFonts w:ascii="Times New Roman" w:hAnsi="Times New Roman"/>
          <w:sz w:val="28"/>
          <w:szCs w:val="28"/>
        </w:rPr>
        <w:t xml:space="preserve">, что наиболее распространенной причиной возникновения детских проблем (82% случаев)  является сложившаяся система </w:t>
      </w:r>
      <w:r>
        <w:rPr>
          <w:rFonts w:ascii="Times New Roman" w:hAnsi="Times New Roman"/>
          <w:sz w:val="28"/>
          <w:szCs w:val="28"/>
        </w:rPr>
        <w:t xml:space="preserve">родительско-детских </w:t>
      </w:r>
      <w:r w:rsidRPr="00041151">
        <w:rPr>
          <w:rFonts w:ascii="Times New Roman" w:hAnsi="Times New Roman"/>
          <w:sz w:val="28"/>
          <w:szCs w:val="28"/>
        </w:rPr>
        <w:t xml:space="preserve">отношений, стиль родительского воспитания. </w:t>
      </w:r>
    </w:p>
    <w:p w:rsidR="00BB5054" w:rsidRPr="00041151" w:rsidRDefault="00BB5054" w:rsidP="002F4A0E">
      <w:pPr>
        <w:spacing w:after="0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041151">
        <w:rPr>
          <w:rStyle w:val="FontStyle50"/>
          <w:sz w:val="28"/>
          <w:szCs w:val="28"/>
        </w:rPr>
        <w:t xml:space="preserve">Таким образом, возникла необходимость </w:t>
      </w:r>
      <w:r w:rsidRPr="00041151">
        <w:rPr>
          <w:rFonts w:ascii="Times New Roman" w:hAnsi="Times New Roman"/>
          <w:bCs/>
          <w:sz w:val="28"/>
          <w:szCs w:val="28"/>
        </w:rPr>
        <w:t>донести до родителей, что совместная деятельность родителей и детского сада может быть успешной только в том случае, если они станут первыми помощниками педагогов.</w:t>
      </w:r>
    </w:p>
    <w:p w:rsidR="00BB5054" w:rsidRDefault="00BB5054" w:rsidP="002F4A0E">
      <w:pPr>
        <w:spacing w:after="0"/>
        <w:ind w:firstLine="851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BB5054" w:rsidRDefault="00BB5054" w:rsidP="002F4A0E">
      <w:pPr>
        <w:spacing w:after="0"/>
        <w:rPr>
          <w:rFonts w:ascii="Times New Roman" w:hAnsi="Times New Roman"/>
          <w:b/>
          <w:bCs/>
          <w:sz w:val="28"/>
          <w:szCs w:val="28"/>
        </w:rPr>
      </w:pPr>
    </w:p>
    <w:p w:rsidR="00BB5054" w:rsidRDefault="00BB5054" w:rsidP="002F4A0E">
      <w:pPr>
        <w:spacing w:after="0"/>
        <w:ind w:firstLine="851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BB5054" w:rsidRPr="005A7A48" w:rsidRDefault="00BB5054" w:rsidP="002F4A0E">
      <w:pPr>
        <w:spacing w:after="0"/>
        <w:ind w:firstLine="851"/>
        <w:jc w:val="center"/>
        <w:rPr>
          <w:rFonts w:ascii="Times New Roman" w:hAnsi="Times New Roman"/>
          <w:b/>
          <w:bCs/>
          <w:sz w:val="28"/>
          <w:szCs w:val="28"/>
        </w:rPr>
      </w:pPr>
      <w:r w:rsidRPr="005A7A48">
        <w:rPr>
          <w:rFonts w:ascii="Times New Roman" w:hAnsi="Times New Roman"/>
          <w:b/>
          <w:bCs/>
          <w:sz w:val="28"/>
          <w:szCs w:val="28"/>
        </w:rPr>
        <w:t>Актуальность опыта</w:t>
      </w:r>
    </w:p>
    <w:p w:rsidR="00BB5054" w:rsidRPr="005A7A48" w:rsidRDefault="00BB5054" w:rsidP="002F4A0E">
      <w:pPr>
        <w:spacing w:after="0"/>
        <w:ind w:firstLine="851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BB5054" w:rsidRPr="005A7A48" w:rsidRDefault="00BB5054" w:rsidP="002F4A0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  <w:shd w:val="clear" w:color="auto" w:fill="FFFFFF"/>
        </w:rPr>
        <w:t>В настоящее время актуальной проблемой является взаимодействие службы психолого-педагогического сопровождения дошкольного учреждения с родителями, которое предполагает формирование развивающего образа жизни дошкольников, их индивидуальности. Ведущими среди факторов семейной жизни, способствующих развитию</w:t>
      </w:r>
      <w:r w:rsidRPr="005A7A48">
        <w:rPr>
          <w:rFonts w:ascii="Times New Roman" w:hAnsi="Times New Roman"/>
          <w:sz w:val="28"/>
          <w:szCs w:val="28"/>
        </w:rPr>
        <w:t xml:space="preserve"> ребенка дошкольного возраста, является психологическая зрелость и уровень психологической компетентности родителей. Возникла необходимость привлечь родителей за психологической  помощью, которые  сами в детстве страдали от конфликтов</w:t>
      </w:r>
      <w:r w:rsidRPr="005A7A48">
        <w:rPr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Им не хватало</w:t>
      </w:r>
      <w:r w:rsidRPr="005A7A48">
        <w:rPr>
          <w:rFonts w:ascii="Times New Roman" w:hAnsi="Times New Roman"/>
          <w:sz w:val="28"/>
          <w:szCs w:val="28"/>
        </w:rPr>
        <w:t xml:space="preserve"> практических психологических навыков, чтобы самостоятельно решить проблему родительско-детского взаимодействия. </w:t>
      </w:r>
    </w:p>
    <w:p w:rsidR="00BB5054" w:rsidRPr="005A7A48" w:rsidRDefault="00BB5054" w:rsidP="002F4A0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Формирование общей психо</w:t>
      </w:r>
      <w:r>
        <w:rPr>
          <w:rFonts w:ascii="Times New Roman" w:hAnsi="Times New Roman"/>
          <w:sz w:val="28"/>
          <w:szCs w:val="28"/>
        </w:rPr>
        <w:t>логической культуры предполагало</w:t>
      </w:r>
      <w:r w:rsidRPr="005A7A48">
        <w:rPr>
          <w:rFonts w:ascii="Times New Roman" w:hAnsi="Times New Roman"/>
          <w:sz w:val="28"/>
          <w:szCs w:val="28"/>
        </w:rPr>
        <w:t xml:space="preserve"> активное участие родителей в процессе освоения теоретических представлений о психологии ребенка и развития практических навыков взаимодействия с детьми в различных жизненных ситуациях.</w:t>
      </w:r>
    </w:p>
    <w:p w:rsidR="00BB5054" w:rsidRPr="005A7A48" w:rsidRDefault="00BB5054" w:rsidP="002F4A0E">
      <w:pPr>
        <w:shd w:val="clear" w:color="auto" w:fill="FFFFFF"/>
        <w:spacing w:after="0" w:line="240" w:lineRule="auto"/>
        <w:ind w:firstLine="709"/>
        <w:jc w:val="both"/>
        <w:rPr>
          <w:sz w:val="28"/>
          <w:szCs w:val="28"/>
          <w:shd w:val="clear" w:color="auto" w:fill="FDFDF7"/>
        </w:rPr>
      </w:pPr>
      <w:r w:rsidRPr="005A7A48">
        <w:rPr>
          <w:rFonts w:ascii="Times New Roman" w:hAnsi="Times New Roman"/>
          <w:sz w:val="28"/>
          <w:szCs w:val="28"/>
          <w:shd w:val="clear" w:color="auto" w:fill="FFFFFF"/>
        </w:rPr>
        <w:t>Исходя, из актуальности проблемы взаимодействия семьи и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A7A48">
        <w:rPr>
          <w:rFonts w:ascii="Times New Roman" w:hAnsi="Times New Roman"/>
          <w:sz w:val="28"/>
          <w:szCs w:val="28"/>
          <w:shd w:val="clear" w:color="auto" w:fill="FFFFFF"/>
        </w:rPr>
        <w:t>дошкольного учреждения возникла необходимость психологической помощи детям и готовность родителей участвовать в этом процессе;  между дошкольны</w:t>
      </w:r>
      <w:r>
        <w:rPr>
          <w:rFonts w:ascii="Times New Roman" w:hAnsi="Times New Roman"/>
          <w:sz w:val="28"/>
          <w:szCs w:val="28"/>
          <w:shd w:val="clear" w:color="auto" w:fill="FFFFFF"/>
        </w:rPr>
        <w:t>м учреждением, которое стремилось</w:t>
      </w:r>
      <w:r w:rsidRPr="005A7A48">
        <w:rPr>
          <w:rFonts w:ascii="Times New Roman" w:hAnsi="Times New Roman"/>
          <w:sz w:val="28"/>
          <w:szCs w:val="28"/>
          <w:shd w:val="clear" w:color="auto" w:fill="FFFFFF"/>
        </w:rPr>
        <w:t xml:space="preserve"> создать условия и заинтересованность родителей по данной проблеме.</w:t>
      </w:r>
    </w:p>
    <w:p w:rsidR="00BB5054" w:rsidRPr="005A7A48" w:rsidRDefault="00BB5054" w:rsidP="002F4A0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 xml:space="preserve">Выявленные проблемы </w:t>
      </w:r>
      <w:r>
        <w:rPr>
          <w:rFonts w:ascii="Times New Roman" w:hAnsi="Times New Roman"/>
          <w:sz w:val="28"/>
          <w:szCs w:val="28"/>
        </w:rPr>
        <w:t>успешно разрешились</w:t>
      </w:r>
      <w:r w:rsidRPr="005A7A48">
        <w:rPr>
          <w:rFonts w:ascii="Times New Roman" w:hAnsi="Times New Roman"/>
          <w:sz w:val="28"/>
          <w:szCs w:val="28"/>
        </w:rPr>
        <w:t xml:space="preserve"> в процессе групповой работы с родителями в условиях ДОУ.</w:t>
      </w:r>
    </w:p>
    <w:p w:rsidR="00BB5054" w:rsidRPr="005A7A48" w:rsidRDefault="00BB5054" w:rsidP="002F4A0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B5054" w:rsidRPr="005A7A48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bCs/>
          <w:sz w:val="28"/>
          <w:szCs w:val="28"/>
        </w:rPr>
      </w:pPr>
      <w:r w:rsidRPr="005A7A48">
        <w:rPr>
          <w:rFonts w:ascii="Times New Roman" w:hAnsi="Times New Roman"/>
          <w:b/>
          <w:bCs/>
          <w:sz w:val="28"/>
          <w:szCs w:val="28"/>
        </w:rPr>
        <w:t>Ведущая педагогическая идея опыта</w:t>
      </w:r>
    </w:p>
    <w:p w:rsidR="00BB5054" w:rsidRPr="005A7A48" w:rsidRDefault="00BB5054" w:rsidP="002F4A0E">
      <w:pPr>
        <w:spacing w:after="0"/>
        <w:ind w:firstLine="567"/>
        <w:jc w:val="center"/>
        <w:rPr>
          <w:rFonts w:ascii="Times New Roman" w:hAnsi="Times New Roman"/>
          <w:sz w:val="28"/>
          <w:szCs w:val="28"/>
        </w:rPr>
      </w:pPr>
    </w:p>
    <w:p w:rsidR="00BB5054" w:rsidRPr="00473BA1" w:rsidRDefault="00BB5054" w:rsidP="002F4A0E">
      <w:pPr>
        <w:spacing w:after="0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В нашем дошкольном учреждении,</w:t>
      </w:r>
      <w:r w:rsidRPr="005A7A48">
        <w:rPr>
          <w:rFonts w:ascii="Times New Roman" w:hAnsi="Times New Roman"/>
          <w:bCs/>
          <w:sz w:val="28"/>
          <w:szCs w:val="28"/>
        </w:rPr>
        <w:t xml:space="preserve"> для решения проблемы родительско-детского взаимодействия, была организована </w:t>
      </w:r>
      <w:r w:rsidRPr="005A7A48">
        <w:rPr>
          <w:rFonts w:ascii="Times New Roman" w:hAnsi="Times New Roman"/>
          <w:sz w:val="28"/>
          <w:szCs w:val="28"/>
        </w:rPr>
        <w:t xml:space="preserve">служба психолого-педагогического сопровождения семьи. </w:t>
      </w:r>
      <w:r w:rsidRPr="005A7A48">
        <w:rPr>
          <w:rFonts w:ascii="Times New Roman" w:hAnsi="Times New Roman"/>
          <w:bCs/>
          <w:sz w:val="28"/>
          <w:szCs w:val="28"/>
        </w:rPr>
        <w:t xml:space="preserve"> Ведущая цель нашей службы - донести до родителей, что совместная деятельность родителей и детского сада может быть успешной только в том случае, если они станут союзниками, что позволит им лучше узнать ребенка, увидеть его в разных ситуациях, понять индивидуальные особенности,  развить способности, сформировать ценностные жизненные ориентиры</w:t>
      </w:r>
      <w:r>
        <w:rPr>
          <w:rFonts w:ascii="Times New Roman" w:hAnsi="Times New Roman"/>
          <w:sz w:val="28"/>
          <w:szCs w:val="28"/>
        </w:rPr>
        <w:t xml:space="preserve"> и взаимное уважение</w:t>
      </w:r>
      <w:r w:rsidRPr="005A7A48">
        <w:rPr>
          <w:rFonts w:ascii="Times New Roman" w:hAnsi="Times New Roman"/>
          <w:sz w:val="28"/>
          <w:szCs w:val="28"/>
        </w:rPr>
        <w:t>. Именно в проц</w:t>
      </w:r>
      <w:r>
        <w:rPr>
          <w:rFonts w:ascii="Times New Roman" w:hAnsi="Times New Roman"/>
          <w:sz w:val="28"/>
          <w:szCs w:val="28"/>
        </w:rPr>
        <w:t>ессе групповой работы происходило</w:t>
      </w:r>
      <w:r w:rsidRPr="005A7A48">
        <w:rPr>
          <w:rFonts w:ascii="Times New Roman" w:hAnsi="Times New Roman"/>
          <w:sz w:val="28"/>
          <w:szCs w:val="28"/>
        </w:rPr>
        <w:t xml:space="preserve"> усиление понимания сути проблем родительско-дет</w:t>
      </w:r>
      <w:r>
        <w:rPr>
          <w:rFonts w:ascii="Times New Roman" w:hAnsi="Times New Roman"/>
          <w:sz w:val="28"/>
          <w:szCs w:val="28"/>
        </w:rPr>
        <w:t>ского взаимодействия, улучшились</w:t>
      </w:r>
      <w:r w:rsidRPr="005A7A48">
        <w:rPr>
          <w:rFonts w:ascii="Times New Roman" w:hAnsi="Times New Roman"/>
          <w:sz w:val="28"/>
          <w:szCs w:val="28"/>
        </w:rPr>
        <w:t xml:space="preserve"> взаимоотношения родителей с детьми.</w:t>
      </w:r>
    </w:p>
    <w:p w:rsidR="00BB5054" w:rsidRDefault="00BB5054" w:rsidP="002F4A0E">
      <w:pPr>
        <w:spacing w:after="0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BB5054" w:rsidRDefault="00BB5054" w:rsidP="002F4A0E">
      <w:pPr>
        <w:spacing w:after="0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BB5054" w:rsidRDefault="00BB5054" w:rsidP="002F4A0E">
      <w:pPr>
        <w:spacing w:after="0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BB5054" w:rsidRPr="005A7A48" w:rsidRDefault="00BB5054" w:rsidP="002F4A0E">
      <w:pPr>
        <w:spacing w:after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5A7A48">
        <w:rPr>
          <w:rFonts w:ascii="Times New Roman" w:hAnsi="Times New Roman"/>
          <w:b/>
          <w:bCs/>
          <w:sz w:val="28"/>
          <w:szCs w:val="28"/>
        </w:rPr>
        <w:t>Длительность работы над опытом</w:t>
      </w:r>
    </w:p>
    <w:p w:rsidR="00BB5054" w:rsidRPr="005A7A48" w:rsidRDefault="00BB5054" w:rsidP="002F4A0E">
      <w:pPr>
        <w:spacing w:after="0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>Работа над опытом  проводилась в те</w:t>
      </w:r>
      <w:r>
        <w:rPr>
          <w:rFonts w:ascii="Times New Roman" w:hAnsi="Times New Roman"/>
          <w:bCs/>
          <w:sz w:val="28"/>
          <w:szCs w:val="28"/>
        </w:rPr>
        <w:t>чении трёх лет, с 2009 по 2012г</w:t>
      </w:r>
      <w:r w:rsidRPr="005A7A48">
        <w:rPr>
          <w:rFonts w:ascii="Times New Roman" w:hAnsi="Times New Roman"/>
          <w:bCs/>
          <w:sz w:val="28"/>
          <w:szCs w:val="28"/>
        </w:rPr>
        <w:t>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Совместную работу с семьёй </w:t>
      </w:r>
      <w:r w:rsidRPr="005A7A48">
        <w:rPr>
          <w:rFonts w:ascii="Times New Roman" w:hAnsi="Times New Roman"/>
          <w:sz w:val="28"/>
          <w:szCs w:val="28"/>
        </w:rPr>
        <w:t xml:space="preserve"> разделили на 3 этапа: 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1 этап (2009-2010г.г.)– организационно- диагностический, (тестирование)</w:t>
      </w:r>
      <w:r>
        <w:rPr>
          <w:rFonts w:ascii="Times New Roman" w:hAnsi="Times New Roman"/>
          <w:sz w:val="28"/>
          <w:szCs w:val="28"/>
        </w:rPr>
        <w:t>,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2 этап  (2010-2011г.г.)- совместный,</w:t>
      </w:r>
    </w:p>
    <w:p w:rsidR="00BB5054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3 этап (2011-2012г.г.)</w:t>
      </w:r>
      <w:r>
        <w:rPr>
          <w:rFonts w:ascii="Times New Roman" w:hAnsi="Times New Roman"/>
          <w:sz w:val="28"/>
          <w:szCs w:val="28"/>
        </w:rPr>
        <w:t>-</w:t>
      </w:r>
      <w:r w:rsidRPr="005A7A48">
        <w:rPr>
          <w:rFonts w:ascii="Times New Roman" w:hAnsi="Times New Roman"/>
          <w:sz w:val="28"/>
          <w:szCs w:val="28"/>
        </w:rPr>
        <w:t>совершенствования  или заключительный</w:t>
      </w:r>
      <w:r>
        <w:rPr>
          <w:rFonts w:ascii="Times New Roman" w:hAnsi="Times New Roman"/>
          <w:sz w:val="28"/>
          <w:szCs w:val="28"/>
        </w:rPr>
        <w:t>.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(Приложение 1)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 w:rsidRPr="005A7A48">
        <w:rPr>
          <w:rFonts w:ascii="Times New Roman" w:hAnsi="Times New Roman"/>
          <w:sz w:val="28"/>
          <w:szCs w:val="28"/>
        </w:rPr>
        <w:t xml:space="preserve">На основании анкетных данных </w:t>
      </w:r>
      <w:r>
        <w:rPr>
          <w:rFonts w:ascii="Times New Roman" w:hAnsi="Times New Roman"/>
          <w:sz w:val="28"/>
          <w:szCs w:val="28"/>
        </w:rPr>
        <w:t>был</w:t>
      </w:r>
      <w:r w:rsidRPr="005A7A48">
        <w:rPr>
          <w:rFonts w:ascii="Times New Roman" w:hAnsi="Times New Roman"/>
          <w:sz w:val="28"/>
          <w:szCs w:val="28"/>
        </w:rPr>
        <w:t xml:space="preserve"> созда</w:t>
      </w:r>
      <w:r>
        <w:rPr>
          <w:rFonts w:ascii="Times New Roman" w:hAnsi="Times New Roman"/>
          <w:sz w:val="28"/>
          <w:szCs w:val="28"/>
        </w:rPr>
        <w:t>н</w:t>
      </w:r>
      <w:r w:rsidRPr="005A7A48">
        <w:rPr>
          <w:rFonts w:ascii="Times New Roman" w:hAnsi="Times New Roman"/>
          <w:sz w:val="28"/>
          <w:szCs w:val="28"/>
        </w:rPr>
        <w:t xml:space="preserve"> банк данных семей, о неорганизованных детях и будущих воспитанников. Скорректирова</w:t>
      </w:r>
      <w:r>
        <w:rPr>
          <w:rFonts w:ascii="Times New Roman" w:hAnsi="Times New Roman"/>
          <w:sz w:val="28"/>
          <w:szCs w:val="28"/>
        </w:rPr>
        <w:t>н</w:t>
      </w:r>
      <w:r w:rsidRPr="005A7A48">
        <w:rPr>
          <w:rFonts w:ascii="Times New Roman" w:hAnsi="Times New Roman"/>
          <w:sz w:val="28"/>
          <w:szCs w:val="28"/>
        </w:rPr>
        <w:t xml:space="preserve"> план работы службы с семьёй, наме</w:t>
      </w:r>
      <w:r>
        <w:rPr>
          <w:rFonts w:ascii="Times New Roman" w:hAnsi="Times New Roman"/>
          <w:sz w:val="28"/>
          <w:szCs w:val="28"/>
        </w:rPr>
        <w:t>чены</w:t>
      </w:r>
      <w:r w:rsidRPr="005A7A48">
        <w:rPr>
          <w:rFonts w:ascii="Times New Roman" w:hAnsi="Times New Roman"/>
          <w:sz w:val="28"/>
          <w:szCs w:val="28"/>
        </w:rPr>
        <w:t xml:space="preserve"> новые задачи, цели. 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>На организационно-диагностическом этапе  проводил</w:t>
      </w:r>
      <w:r>
        <w:rPr>
          <w:rFonts w:ascii="Times New Roman" w:hAnsi="Times New Roman"/>
          <w:bCs/>
          <w:sz w:val="28"/>
          <w:szCs w:val="28"/>
        </w:rPr>
        <w:t>ось</w:t>
      </w:r>
      <w:r w:rsidRPr="005A7A48">
        <w:rPr>
          <w:rFonts w:ascii="Times New Roman" w:hAnsi="Times New Roman"/>
          <w:bCs/>
          <w:sz w:val="28"/>
          <w:szCs w:val="28"/>
        </w:rPr>
        <w:t xml:space="preserve"> анкетирование, беседы, опрашивал</w:t>
      </w:r>
      <w:r>
        <w:rPr>
          <w:rFonts w:ascii="Times New Roman" w:hAnsi="Times New Roman"/>
          <w:bCs/>
          <w:sz w:val="28"/>
          <w:szCs w:val="28"/>
        </w:rPr>
        <w:t>ись</w:t>
      </w:r>
      <w:r w:rsidRPr="005A7A48">
        <w:rPr>
          <w:rFonts w:ascii="Times New Roman" w:hAnsi="Times New Roman"/>
          <w:bCs/>
          <w:sz w:val="28"/>
          <w:szCs w:val="28"/>
        </w:rPr>
        <w:t xml:space="preserve"> родител</w:t>
      </w:r>
      <w:r>
        <w:rPr>
          <w:rFonts w:ascii="Times New Roman" w:hAnsi="Times New Roman"/>
          <w:bCs/>
          <w:sz w:val="28"/>
          <w:szCs w:val="28"/>
        </w:rPr>
        <w:t>и</w:t>
      </w:r>
      <w:r w:rsidRPr="005A7A48">
        <w:rPr>
          <w:rFonts w:ascii="Times New Roman" w:hAnsi="Times New Roman"/>
          <w:bCs/>
          <w:sz w:val="28"/>
          <w:szCs w:val="28"/>
        </w:rPr>
        <w:t xml:space="preserve"> о развитии и воспитании ребёнка в семье, о его привычках, поведении, выслушивал</w:t>
      </w:r>
      <w:r>
        <w:rPr>
          <w:rFonts w:ascii="Times New Roman" w:hAnsi="Times New Roman"/>
          <w:bCs/>
          <w:sz w:val="28"/>
          <w:szCs w:val="28"/>
        </w:rPr>
        <w:t>ись</w:t>
      </w:r>
      <w:r w:rsidRPr="005A7A48">
        <w:rPr>
          <w:rFonts w:ascii="Times New Roman" w:hAnsi="Times New Roman"/>
          <w:bCs/>
          <w:sz w:val="28"/>
          <w:szCs w:val="28"/>
        </w:rPr>
        <w:t xml:space="preserve"> пожелания, замечания. 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 xml:space="preserve"> На совместном этапе велись профилактические, индивидуальные беседы с родителями, детьми, которые имеют отклонения в психическом и речевом развитии. Для родителей   детей подготовительной группы готовила</w:t>
      </w:r>
      <w:r>
        <w:rPr>
          <w:rFonts w:ascii="Times New Roman" w:hAnsi="Times New Roman"/>
          <w:bCs/>
          <w:sz w:val="28"/>
          <w:szCs w:val="28"/>
        </w:rPr>
        <w:t>сь</w:t>
      </w:r>
      <w:r w:rsidRPr="005A7A48">
        <w:rPr>
          <w:rFonts w:ascii="Times New Roman" w:hAnsi="Times New Roman"/>
          <w:bCs/>
          <w:sz w:val="28"/>
          <w:szCs w:val="28"/>
        </w:rPr>
        <w:t xml:space="preserve"> наглядн</w:t>
      </w:r>
      <w:r>
        <w:rPr>
          <w:rFonts w:ascii="Times New Roman" w:hAnsi="Times New Roman"/>
          <w:bCs/>
          <w:sz w:val="28"/>
          <w:szCs w:val="28"/>
        </w:rPr>
        <w:t>ая</w:t>
      </w:r>
      <w:r w:rsidRPr="005A7A48">
        <w:rPr>
          <w:rFonts w:ascii="Times New Roman" w:hAnsi="Times New Roman"/>
          <w:bCs/>
          <w:sz w:val="28"/>
          <w:szCs w:val="28"/>
        </w:rPr>
        <w:t xml:space="preserve"> информаци</w:t>
      </w:r>
      <w:r>
        <w:rPr>
          <w:rFonts w:ascii="Times New Roman" w:hAnsi="Times New Roman"/>
          <w:bCs/>
          <w:sz w:val="28"/>
          <w:szCs w:val="28"/>
        </w:rPr>
        <w:t>я</w:t>
      </w:r>
      <w:r w:rsidRPr="005A7A48"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bCs/>
          <w:sz w:val="28"/>
          <w:szCs w:val="28"/>
        </w:rPr>
        <w:t>педагог-психолог</w:t>
      </w:r>
      <w:r w:rsidRPr="005A7A48">
        <w:rPr>
          <w:rFonts w:ascii="Times New Roman" w:hAnsi="Times New Roman"/>
          <w:bCs/>
          <w:sz w:val="28"/>
          <w:szCs w:val="28"/>
        </w:rPr>
        <w:t xml:space="preserve"> пров</w:t>
      </w:r>
      <w:r>
        <w:rPr>
          <w:rFonts w:ascii="Times New Roman" w:hAnsi="Times New Roman"/>
          <w:bCs/>
          <w:sz w:val="28"/>
          <w:szCs w:val="28"/>
        </w:rPr>
        <w:t>е</w:t>
      </w:r>
      <w:r w:rsidRPr="005A7A48">
        <w:rPr>
          <w:rFonts w:ascii="Times New Roman" w:hAnsi="Times New Roman"/>
          <w:bCs/>
          <w:sz w:val="28"/>
          <w:szCs w:val="28"/>
        </w:rPr>
        <w:t xml:space="preserve">ла семинар о подготовке детей к школе, организовала семинар с целью </w:t>
      </w:r>
      <w:r w:rsidRPr="005A7A48">
        <w:rPr>
          <w:rFonts w:ascii="Times New Roman" w:hAnsi="Times New Roman"/>
          <w:sz w:val="28"/>
          <w:szCs w:val="28"/>
        </w:rPr>
        <w:t>убеждения родителей о том, что игра – это развлечение, и важнейший источник знаний для дошкольника -</w:t>
      </w:r>
      <w:r w:rsidRPr="005A7A48">
        <w:rPr>
          <w:rFonts w:ascii="Times New Roman" w:hAnsi="Times New Roman"/>
          <w:bCs/>
          <w:sz w:val="28"/>
          <w:szCs w:val="28"/>
        </w:rPr>
        <w:t xml:space="preserve"> «Игровой практикум».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 xml:space="preserve">На заключительном этапе </w:t>
      </w:r>
      <w:r>
        <w:rPr>
          <w:rFonts w:ascii="Times New Roman" w:hAnsi="Times New Roman"/>
          <w:bCs/>
          <w:sz w:val="28"/>
          <w:szCs w:val="28"/>
        </w:rPr>
        <w:t>педагог-психолог</w:t>
      </w:r>
      <w:r w:rsidRPr="005A7A48">
        <w:rPr>
          <w:rFonts w:ascii="Times New Roman" w:hAnsi="Times New Roman"/>
          <w:bCs/>
          <w:sz w:val="28"/>
          <w:szCs w:val="28"/>
        </w:rPr>
        <w:t xml:space="preserve"> </w:t>
      </w:r>
      <w:r w:rsidRPr="005A7A48">
        <w:rPr>
          <w:rFonts w:ascii="Times New Roman" w:hAnsi="Times New Roman"/>
          <w:sz w:val="28"/>
          <w:szCs w:val="28"/>
        </w:rPr>
        <w:t>оформил</w:t>
      </w:r>
      <w:r>
        <w:rPr>
          <w:rFonts w:ascii="Times New Roman" w:hAnsi="Times New Roman"/>
          <w:sz w:val="28"/>
          <w:szCs w:val="28"/>
        </w:rPr>
        <w:t>а</w:t>
      </w:r>
      <w:r w:rsidRPr="005A7A48">
        <w:rPr>
          <w:rFonts w:ascii="Times New Roman" w:hAnsi="Times New Roman"/>
          <w:sz w:val="28"/>
          <w:szCs w:val="28"/>
        </w:rPr>
        <w:t xml:space="preserve"> методические рекомендации, </w:t>
      </w:r>
      <w:r w:rsidRPr="005A7A48">
        <w:rPr>
          <w:rFonts w:ascii="Times New Roman" w:hAnsi="Times New Roman"/>
          <w:bCs/>
          <w:sz w:val="28"/>
          <w:szCs w:val="28"/>
        </w:rPr>
        <w:t>обобщила опыт.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BB5054" w:rsidRPr="005A7A48" w:rsidRDefault="00BB5054" w:rsidP="005D663B">
      <w:pPr>
        <w:spacing w:after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5A7A48">
        <w:rPr>
          <w:rFonts w:ascii="Times New Roman" w:hAnsi="Times New Roman"/>
          <w:b/>
          <w:bCs/>
          <w:sz w:val="28"/>
          <w:szCs w:val="28"/>
        </w:rPr>
        <w:t>Диапазон опыта</w:t>
      </w:r>
    </w:p>
    <w:p w:rsidR="00BB5054" w:rsidRPr="005A7A48" w:rsidRDefault="00BB5054" w:rsidP="005D663B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BB5054" w:rsidRDefault="00BB5054" w:rsidP="005D663B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</w:r>
      <w:r w:rsidRPr="005A7A48">
        <w:rPr>
          <w:rFonts w:ascii="Times New Roman" w:hAnsi="Times New Roman"/>
          <w:bCs/>
          <w:sz w:val="28"/>
          <w:szCs w:val="28"/>
        </w:rPr>
        <w:t>В детском саду для вовлечения родителей в образовательное пространство автор опыта  выбрала традиционные и нетрадиционные формы работы:</w:t>
      </w:r>
      <w:r>
        <w:rPr>
          <w:rFonts w:ascii="Times New Roman" w:hAnsi="Times New Roman"/>
          <w:bCs/>
          <w:sz w:val="28"/>
          <w:szCs w:val="28"/>
        </w:rPr>
        <w:t xml:space="preserve"> родительские собрания, консультации, круглый стол, беседы, анкетирование, тестирование, семинар-тренинг, посещение семей, диспут, </w:t>
      </w:r>
      <w:r w:rsidRPr="0059188E">
        <w:rPr>
          <w:rFonts w:ascii="Times New Roman" w:hAnsi="Times New Roman"/>
          <w:sz w:val="28"/>
          <w:szCs w:val="28"/>
        </w:rPr>
        <w:t>оформление текстовых материалов (стенды, уголки для родителей)</w:t>
      </w:r>
      <w:r>
        <w:rPr>
          <w:rFonts w:ascii="Times New Roman" w:hAnsi="Times New Roman"/>
          <w:sz w:val="28"/>
          <w:szCs w:val="28"/>
        </w:rPr>
        <w:t xml:space="preserve">, </w:t>
      </w:r>
      <w:r w:rsidRPr="0059188E">
        <w:rPr>
          <w:rFonts w:ascii="Times New Roman" w:hAnsi="Times New Roman"/>
          <w:sz w:val="28"/>
          <w:szCs w:val="28"/>
        </w:rPr>
        <w:t>выставки работ детей</w:t>
      </w:r>
      <w:r>
        <w:rPr>
          <w:rFonts w:ascii="Times New Roman" w:hAnsi="Times New Roman"/>
          <w:sz w:val="28"/>
          <w:szCs w:val="28"/>
        </w:rPr>
        <w:t xml:space="preserve">, </w:t>
      </w:r>
      <w:r w:rsidRPr="0059188E">
        <w:rPr>
          <w:rFonts w:ascii="Times New Roman" w:hAnsi="Times New Roman"/>
          <w:sz w:val="28"/>
          <w:szCs w:val="28"/>
        </w:rPr>
        <w:t>создание псих</w:t>
      </w:r>
      <w:r>
        <w:rPr>
          <w:rFonts w:ascii="Times New Roman" w:hAnsi="Times New Roman"/>
          <w:sz w:val="28"/>
          <w:szCs w:val="28"/>
        </w:rPr>
        <w:t xml:space="preserve">олого-педагогической библиотеки. </w:t>
      </w:r>
      <w:r w:rsidRPr="005A7A48">
        <w:rPr>
          <w:rFonts w:ascii="Times New Roman" w:hAnsi="Times New Roman"/>
          <w:sz w:val="28"/>
          <w:szCs w:val="28"/>
        </w:rPr>
        <w:t>На базе детского сада  был организован клуб «Молодая семья» с целью оказания психолого-педагогической помощи родителям.</w:t>
      </w:r>
    </w:p>
    <w:p w:rsidR="00BB5054" w:rsidRPr="0059188E" w:rsidRDefault="00BB5054" w:rsidP="005D663B">
      <w:pPr>
        <w:spacing w:after="0" w:line="240" w:lineRule="auto"/>
        <w:contextualSpacing/>
        <w:jc w:val="both"/>
        <w:rPr>
          <w:b/>
        </w:rPr>
      </w:pPr>
    </w:p>
    <w:p w:rsidR="00BB5054" w:rsidRPr="005A7A48" w:rsidRDefault="00BB5054" w:rsidP="005D663B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5A7A48">
        <w:rPr>
          <w:rFonts w:ascii="Times New Roman" w:hAnsi="Times New Roman"/>
          <w:b/>
          <w:sz w:val="28"/>
          <w:szCs w:val="28"/>
        </w:rPr>
        <w:t>Теоретическая база опыта</w:t>
      </w:r>
    </w:p>
    <w:p w:rsidR="00BB5054" w:rsidRPr="005A7A48" w:rsidRDefault="00BB5054" w:rsidP="005D663B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BB5054" w:rsidRPr="005A7A48" w:rsidRDefault="00BB5054" w:rsidP="005D663B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5A7A48">
        <w:rPr>
          <w:rFonts w:ascii="Times New Roman" w:hAnsi="Times New Roman"/>
          <w:sz w:val="28"/>
          <w:szCs w:val="28"/>
        </w:rPr>
        <w:t xml:space="preserve">В последние несколько лет с формированием гуманистической направленности образования стала развиваться идея психолого-педагогического сопровождения семьи в ДОУ. Она возникла в рамках проблемы оказания эффективной квалифицированной психологической помощи. В основу опыта положены идеи  отечественных и зарубежных психологов о природе родительско-детских отношений и о групповых методах психологической работы с родителями и детьми. </w:t>
      </w:r>
    </w:p>
    <w:p w:rsidR="00BB5054" w:rsidRPr="005A7A48" w:rsidRDefault="00BB5054" w:rsidP="002F4A0E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По мнению Л.С.Выготского, автора культурно-исторической теории развития, и его последователей – Д.Б.Эльконина, А.Н</w:t>
      </w:r>
      <w:r>
        <w:rPr>
          <w:rFonts w:ascii="Times New Roman" w:hAnsi="Times New Roman"/>
          <w:sz w:val="28"/>
          <w:szCs w:val="28"/>
        </w:rPr>
        <w:t>.</w:t>
      </w:r>
      <w:r w:rsidRPr="005A7A48">
        <w:rPr>
          <w:rFonts w:ascii="Times New Roman" w:hAnsi="Times New Roman"/>
          <w:sz w:val="28"/>
          <w:szCs w:val="28"/>
        </w:rPr>
        <w:t>Леонтьева, важнейшей характеристикой психического развития, его ключевым моментом является та система отношений с взрослым, в которую ребенок включается в каждый возрастной период. Взрослый, являясь носителем человеческой культуры, становится необходимым источником развития ребенка. Культурный опыт передается родителями в процессе общения и взаимодействия.</w:t>
      </w:r>
    </w:p>
    <w:p w:rsidR="00BB5054" w:rsidRPr="005A7A48" w:rsidRDefault="00BB5054" w:rsidP="002F4A0E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М.И.Лисина </w:t>
      </w:r>
      <w:r w:rsidRPr="005A7A48">
        <w:rPr>
          <w:rFonts w:ascii="Times New Roman" w:hAnsi="Times New Roman"/>
          <w:sz w:val="28"/>
          <w:szCs w:val="28"/>
        </w:rPr>
        <w:t xml:space="preserve">в своих исследованиях доказывает, что родитель олицетворяет собой ценностные и мотивационные уровни, на которые ребенок может подняться вместе с ним – через общение, общее переживание и совместную деятельность. </w:t>
      </w:r>
    </w:p>
    <w:p w:rsidR="00BB5054" w:rsidRPr="005A7A48" w:rsidRDefault="00BB5054" w:rsidP="002F4A0E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А.В.</w:t>
      </w:r>
      <w:r w:rsidRPr="005A7A48">
        <w:rPr>
          <w:rFonts w:ascii="Times New Roman" w:hAnsi="Times New Roman"/>
          <w:sz w:val="28"/>
          <w:szCs w:val="28"/>
        </w:rPr>
        <w:t>Петровский считал, что наиболее оптимальной тактикой семейного воспитания является «сотрудничество», основной характеристикой которого является эмоциональное и действенное включение в дела другого человека, активная помощь, сопереживание, поддержка, искренность и  взаимность.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Л.И.Божович, В.В.Давыдов,</w:t>
      </w:r>
      <w:r w:rsidRPr="0022634A">
        <w:rPr>
          <w:rFonts w:ascii="Times New Roman" w:hAnsi="Times New Roman"/>
          <w:sz w:val="28"/>
          <w:szCs w:val="28"/>
        </w:rPr>
        <w:t xml:space="preserve"> </w:t>
      </w:r>
      <w:r w:rsidRPr="005A7A48">
        <w:rPr>
          <w:rFonts w:ascii="Times New Roman" w:hAnsi="Times New Roman"/>
          <w:sz w:val="28"/>
          <w:szCs w:val="28"/>
        </w:rPr>
        <w:t xml:space="preserve">B.C. Мухина, </w:t>
      </w:r>
      <w:r>
        <w:rPr>
          <w:rFonts w:ascii="Times New Roman" w:hAnsi="Times New Roman"/>
          <w:sz w:val="28"/>
          <w:szCs w:val="28"/>
        </w:rPr>
        <w:t>Д.Б.</w:t>
      </w:r>
      <w:r w:rsidRPr="005A7A48">
        <w:rPr>
          <w:rFonts w:ascii="Times New Roman" w:hAnsi="Times New Roman"/>
          <w:sz w:val="28"/>
          <w:szCs w:val="28"/>
        </w:rPr>
        <w:t>Эльконин</w:t>
      </w:r>
      <w:r w:rsidRPr="00EB1792">
        <w:rPr>
          <w:rFonts w:ascii="Times New Roman" w:hAnsi="Times New Roman"/>
          <w:sz w:val="28"/>
          <w:szCs w:val="28"/>
        </w:rPr>
        <w:t xml:space="preserve"> </w:t>
      </w:r>
      <w:r w:rsidRPr="005A7A48">
        <w:rPr>
          <w:rFonts w:ascii="Times New Roman" w:hAnsi="Times New Roman"/>
          <w:sz w:val="28"/>
          <w:szCs w:val="28"/>
        </w:rPr>
        <w:t xml:space="preserve">считают, что дошкольный возраст обладает особой ценностью для </w:t>
      </w:r>
      <w:r>
        <w:rPr>
          <w:rFonts w:ascii="Times New Roman" w:hAnsi="Times New Roman"/>
          <w:sz w:val="28"/>
          <w:szCs w:val="28"/>
        </w:rPr>
        <w:t xml:space="preserve">последующего развития человека. </w:t>
      </w:r>
      <w:r w:rsidRPr="005A7A48">
        <w:rPr>
          <w:rFonts w:ascii="Times New Roman" w:hAnsi="Times New Roman"/>
          <w:sz w:val="28"/>
          <w:szCs w:val="28"/>
        </w:rPr>
        <w:t xml:space="preserve">Для эффективной реализации технологии сопровождения необходимо учитывать заинтересованность родителей. 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М.Р.Битянова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5A7A48">
        <w:rPr>
          <w:rFonts w:ascii="Times New Roman" w:hAnsi="Times New Roman"/>
          <w:sz w:val="28"/>
          <w:szCs w:val="28"/>
        </w:rPr>
        <w:t>определяет сопровождение как систему профессиональной деятельности психолога в образовательной среде. Модель, предложенная М.Р.Битяновой</w:t>
      </w:r>
      <w:r>
        <w:rPr>
          <w:rFonts w:ascii="Times New Roman" w:hAnsi="Times New Roman"/>
          <w:sz w:val="28"/>
          <w:szCs w:val="28"/>
        </w:rPr>
        <w:t xml:space="preserve">, </w:t>
      </w:r>
      <w:r w:rsidRPr="005A7A48">
        <w:rPr>
          <w:rFonts w:ascii="Times New Roman" w:hAnsi="Times New Roman"/>
          <w:sz w:val="28"/>
          <w:szCs w:val="28"/>
        </w:rPr>
        <w:t>легко адаптируется в дошкольной образовательной среде. Она видит задачу педагога-психолога при взаимодействии с ребенком в создании условий для «продуктивного продвижения по тем путям, которые он выбрал сам в соответствии с требованиями педагога и семьи».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А.Ю.</w:t>
      </w:r>
      <w:r w:rsidRPr="005A7A48">
        <w:rPr>
          <w:rFonts w:ascii="Times New Roman" w:hAnsi="Times New Roman"/>
          <w:sz w:val="28"/>
          <w:szCs w:val="28"/>
        </w:rPr>
        <w:t>Качимская считает, что психолого-педагогическое сопровождение развития ребенка дает возможность педагогам совместно с сотрудниками дошкольного учреждения разработать цели деятельности психолого- педагогического сопровождения семьи, решить основные задачи функционирования в рамках вопроса преемственности. Психолого-педагогическое сопровождение  семьи как модель деятельности педагога-психолога в детском образовательном учреждении, направленная на оптимизацию индивидуально-личностного развития дошкольника при взаимодействии с окружающим миром.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Е.П.Арнаутова </w:t>
      </w:r>
      <w:r w:rsidRPr="005A7A48">
        <w:rPr>
          <w:rFonts w:ascii="Times New Roman" w:hAnsi="Times New Roman"/>
          <w:sz w:val="28"/>
          <w:szCs w:val="28"/>
        </w:rPr>
        <w:t>в своей книге “Педагог и семья” отмечает, что диалог педагога с родителями – это личностно равноправное общение, “это совместное приобретение опыта”. Как бы ни старались педагоги избегать четких установок и требований в общении с родителями, сопереживать им, быть искренними, нельзя забывать, что педагоги – тоже люди и какой – либо поступок родителя может так сильно обидеть педагога, что ни о каком понимании и принятии его в данной ситуации не может быть и речи.</w:t>
      </w:r>
    </w:p>
    <w:p w:rsidR="00BB5054" w:rsidRPr="005A7A48" w:rsidRDefault="00BB5054" w:rsidP="002F4A0E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 xml:space="preserve">У </w:t>
      </w:r>
      <w:r>
        <w:rPr>
          <w:rFonts w:ascii="Times New Roman" w:hAnsi="Times New Roman"/>
          <w:sz w:val="28"/>
          <w:szCs w:val="28"/>
        </w:rPr>
        <w:t>В.М.</w:t>
      </w:r>
      <w:r w:rsidRPr="005A7A48">
        <w:rPr>
          <w:rFonts w:ascii="Times New Roman" w:hAnsi="Times New Roman"/>
          <w:sz w:val="28"/>
          <w:szCs w:val="28"/>
        </w:rPr>
        <w:t>Ивановой в работе “Взаимосвязь детского сада и семьи” подчеркивается важность создания в детском саду условий для конфиденциального общения родителей с педагогами, психологом.</w:t>
      </w:r>
    </w:p>
    <w:p w:rsidR="00BB5054" w:rsidRPr="005A7A48" w:rsidRDefault="00BB5054" w:rsidP="002F4A0E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В отечественной науке и практике опыт взаимодействия психолога с родителями  посредством родительско-детских групп представлен в исследованиях А.С.Спиваковской, А.И.Захарова, Ю.Б.Гиппенрейтер, И.М.Марковской</w:t>
      </w:r>
      <w:r>
        <w:rPr>
          <w:rFonts w:ascii="Times New Roman" w:hAnsi="Times New Roman"/>
          <w:sz w:val="28"/>
          <w:szCs w:val="28"/>
        </w:rPr>
        <w:t xml:space="preserve">. </w:t>
      </w:r>
      <w:r w:rsidRPr="005A7A48">
        <w:rPr>
          <w:rFonts w:ascii="Times New Roman" w:hAnsi="Times New Roman"/>
          <w:sz w:val="28"/>
          <w:szCs w:val="28"/>
        </w:rPr>
        <w:t xml:space="preserve">Согласно представлениям данных авторов цель психологической помощи родителям  - помочь им и детям освоить как можно больше подходящих типов взаимодействия, строящихся на основе принципа равных ценностей и взаимного уважения. Именно в процессе групповой работы происходит усиление понимания сути проблем родительско-детского взаимодействия, улучшаются взаимоотношения родителей с детьми. 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 xml:space="preserve">Исходя из вышеизложенного, автор опыта считает, что в системе дошкольного образования возможно осуществление не только психолого-педагогическое сопровождение семьи, но и системное сопровождение образовательного процесса. 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B5054" w:rsidRPr="005A7A48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5A7A48">
        <w:rPr>
          <w:rFonts w:ascii="Times New Roman" w:hAnsi="Times New Roman"/>
          <w:b/>
          <w:sz w:val="28"/>
          <w:szCs w:val="28"/>
        </w:rPr>
        <w:t>Новизна опыта</w:t>
      </w:r>
    </w:p>
    <w:p w:rsidR="00BB5054" w:rsidRPr="005A7A48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Новизна опыта состоит в создании системы работы по психолого-педагогическому сопровождению семьи в ДОУ.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B5054" w:rsidRPr="005A7A48" w:rsidRDefault="00BB5054" w:rsidP="003E3E37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5A7A48">
        <w:rPr>
          <w:rFonts w:ascii="Times New Roman" w:hAnsi="Times New Roman"/>
          <w:b/>
          <w:sz w:val="28"/>
          <w:szCs w:val="28"/>
        </w:rPr>
        <w:t>Характеристика условий,</w:t>
      </w:r>
    </w:p>
    <w:p w:rsidR="00BB5054" w:rsidRPr="005A7A48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5A7A48">
        <w:rPr>
          <w:rFonts w:ascii="Times New Roman" w:hAnsi="Times New Roman"/>
          <w:b/>
          <w:sz w:val="28"/>
          <w:szCs w:val="28"/>
        </w:rPr>
        <w:t>в которых возможно применение данного опыта.</w:t>
      </w:r>
    </w:p>
    <w:p w:rsidR="00BB5054" w:rsidRPr="005A7A48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Применение данного опыта возможно в условиях ДОУ, начальной школы, поскольку опыт охватывает всех участников образовательного процесса и распространяется на взаимодействие с семьёй.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Pr="005A7A48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5A7A48">
        <w:rPr>
          <w:rFonts w:ascii="Times New Roman" w:hAnsi="Times New Roman"/>
          <w:b/>
          <w:sz w:val="28"/>
          <w:szCs w:val="28"/>
        </w:rPr>
        <w:t>2. Технология описания опыта</w:t>
      </w:r>
    </w:p>
    <w:p w:rsidR="00BB5054" w:rsidRPr="005A7A48" w:rsidRDefault="00BB5054" w:rsidP="002F4A0E">
      <w:pPr>
        <w:spacing w:after="0"/>
        <w:ind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5A7A48">
        <w:rPr>
          <w:rFonts w:ascii="Times New Roman" w:hAnsi="Times New Roman"/>
          <w:b/>
          <w:sz w:val="28"/>
          <w:szCs w:val="28"/>
          <w:u w:val="single"/>
        </w:rPr>
        <w:t>Цель</w:t>
      </w:r>
      <w:r w:rsidRPr="005A7A48">
        <w:rPr>
          <w:rFonts w:ascii="Times New Roman" w:hAnsi="Times New Roman"/>
          <w:sz w:val="28"/>
          <w:szCs w:val="28"/>
        </w:rPr>
        <w:t>: создание оптимальных условий для повышения психологической компетентности родителей, создание единой системы службы психолого-педагогического сопровождения семьи в условиях дошкольного образовательного учреждения и придать ей комплексный характер.</w:t>
      </w:r>
    </w:p>
    <w:p w:rsidR="00BB5054" w:rsidRPr="005A7A48" w:rsidRDefault="00BB5054" w:rsidP="002F4A0E">
      <w:pPr>
        <w:shd w:val="clear" w:color="auto" w:fill="FFFFFF"/>
        <w:tabs>
          <w:tab w:val="left" w:pos="499"/>
        </w:tabs>
        <w:spacing w:after="0"/>
        <w:ind w:firstLine="240"/>
        <w:jc w:val="both"/>
        <w:rPr>
          <w:rFonts w:ascii="Times New Roman" w:hAnsi="Times New Roman"/>
          <w:spacing w:val="-14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Достижение цели предполагает решение системы задач информационно-просветительского и содержательного характера.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5A7A48">
        <w:rPr>
          <w:rFonts w:ascii="Times New Roman" w:hAnsi="Times New Roman"/>
          <w:b/>
          <w:sz w:val="28"/>
          <w:szCs w:val="28"/>
          <w:u w:val="single"/>
        </w:rPr>
        <w:t>Задачи:</w:t>
      </w:r>
    </w:p>
    <w:p w:rsidR="00BB5054" w:rsidRPr="005A7A48" w:rsidRDefault="00BB5054" w:rsidP="002F4A0E">
      <w:pPr>
        <w:numPr>
          <w:ilvl w:val="0"/>
          <w:numId w:val="4"/>
        </w:numPr>
        <w:tabs>
          <w:tab w:val="clear" w:pos="720"/>
          <w:tab w:val="num" w:pos="540"/>
        </w:tabs>
        <w:spacing w:after="0"/>
        <w:ind w:left="54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создать  систему конкретных мер по просвещению семей в вопросах развития и воспитания детей;</w:t>
      </w:r>
    </w:p>
    <w:p w:rsidR="00BB5054" w:rsidRPr="005A7A48" w:rsidRDefault="00BB5054" w:rsidP="002F4A0E">
      <w:pPr>
        <w:numPr>
          <w:ilvl w:val="0"/>
          <w:numId w:val="4"/>
        </w:numPr>
        <w:tabs>
          <w:tab w:val="clear" w:pos="720"/>
          <w:tab w:val="num" w:pos="540"/>
        </w:tabs>
        <w:spacing w:after="0"/>
        <w:ind w:left="54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формировать осознанное понимание родителями особенностей  их взаимоотношений с детьми;</w:t>
      </w:r>
    </w:p>
    <w:p w:rsidR="00BB5054" w:rsidRPr="005A7A48" w:rsidRDefault="00BB5054" w:rsidP="002F4A0E">
      <w:pPr>
        <w:numPr>
          <w:ilvl w:val="0"/>
          <w:numId w:val="4"/>
        </w:numPr>
        <w:tabs>
          <w:tab w:val="clear" w:pos="720"/>
          <w:tab w:val="num" w:pos="540"/>
        </w:tabs>
        <w:spacing w:after="0"/>
        <w:ind w:left="54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выработать у взрослых и детей новых навыков взаимодействия в совместной деятельности;</w:t>
      </w:r>
    </w:p>
    <w:p w:rsidR="00BB5054" w:rsidRPr="005A7A48" w:rsidRDefault="00BB5054" w:rsidP="002F4A0E">
      <w:pPr>
        <w:numPr>
          <w:ilvl w:val="0"/>
          <w:numId w:val="4"/>
        </w:numPr>
        <w:tabs>
          <w:tab w:val="clear" w:pos="720"/>
          <w:tab w:val="num" w:pos="540"/>
        </w:tabs>
        <w:spacing w:after="0"/>
        <w:ind w:left="54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 xml:space="preserve">оказать психолого-педагогическую помощь семьям, которые не посещают детский сад. </w:t>
      </w:r>
    </w:p>
    <w:p w:rsidR="00BB5054" w:rsidRPr="005A7A48" w:rsidRDefault="00BB5054" w:rsidP="002F4A0E">
      <w:pPr>
        <w:numPr>
          <w:ilvl w:val="0"/>
          <w:numId w:val="4"/>
        </w:numPr>
        <w:tabs>
          <w:tab w:val="clear" w:pos="720"/>
          <w:tab w:val="num" w:pos="540"/>
        </w:tabs>
        <w:spacing w:after="0"/>
        <w:ind w:left="54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создать план и реализовать рабо</w:t>
      </w:r>
      <w:r w:rsidRPr="005A7A48">
        <w:rPr>
          <w:rFonts w:ascii="Times New Roman" w:hAnsi="Times New Roman"/>
          <w:spacing w:val="-2"/>
          <w:sz w:val="28"/>
          <w:szCs w:val="28"/>
        </w:rPr>
        <w:t xml:space="preserve">ту по психолого-педагогическому, </w:t>
      </w:r>
      <w:r w:rsidRPr="005A7A48">
        <w:rPr>
          <w:rFonts w:ascii="Times New Roman" w:hAnsi="Times New Roman"/>
          <w:spacing w:val="-4"/>
          <w:sz w:val="28"/>
          <w:szCs w:val="28"/>
        </w:rPr>
        <w:t xml:space="preserve">медицинскому </w:t>
      </w:r>
      <w:r w:rsidRPr="005A7A48">
        <w:rPr>
          <w:rFonts w:ascii="Times New Roman" w:hAnsi="Times New Roman"/>
          <w:sz w:val="28"/>
          <w:szCs w:val="28"/>
        </w:rPr>
        <w:t>просвещению и повышению квалификации специалистов обра</w:t>
      </w:r>
      <w:r w:rsidRPr="005A7A48">
        <w:rPr>
          <w:rFonts w:ascii="Times New Roman" w:hAnsi="Times New Roman"/>
          <w:spacing w:val="-2"/>
          <w:sz w:val="28"/>
          <w:szCs w:val="28"/>
        </w:rPr>
        <w:t>зования</w:t>
      </w:r>
      <w:r w:rsidRPr="005A7A48">
        <w:rPr>
          <w:rFonts w:ascii="Times New Roman" w:hAnsi="Times New Roman"/>
          <w:sz w:val="28"/>
          <w:szCs w:val="28"/>
        </w:rPr>
        <w:t xml:space="preserve">, </w:t>
      </w:r>
      <w:r w:rsidRPr="005A7A48">
        <w:rPr>
          <w:rFonts w:ascii="Times New Roman" w:hAnsi="Times New Roman"/>
          <w:spacing w:val="-2"/>
          <w:sz w:val="28"/>
          <w:szCs w:val="28"/>
        </w:rPr>
        <w:t>задействованных во взаимодействии с родителями</w:t>
      </w:r>
      <w:r w:rsidRPr="005A7A48">
        <w:rPr>
          <w:rFonts w:ascii="Times New Roman" w:hAnsi="Times New Roman"/>
          <w:sz w:val="28"/>
          <w:szCs w:val="28"/>
        </w:rPr>
        <w:t>.</w:t>
      </w:r>
    </w:p>
    <w:p w:rsidR="00BB5054" w:rsidRPr="005A7A48" w:rsidRDefault="00BB5054" w:rsidP="002F4A0E">
      <w:pPr>
        <w:spacing w:after="0"/>
        <w:ind w:firstLine="1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5A7A48">
        <w:rPr>
          <w:rFonts w:ascii="Times New Roman" w:hAnsi="Times New Roman"/>
          <w:sz w:val="28"/>
          <w:szCs w:val="28"/>
        </w:rPr>
        <w:t>Решение поставленных зада</w:t>
      </w:r>
      <w:r>
        <w:rPr>
          <w:rFonts w:ascii="Times New Roman" w:hAnsi="Times New Roman"/>
          <w:sz w:val="28"/>
          <w:szCs w:val="28"/>
        </w:rPr>
        <w:t>ч, рассмотрено</w:t>
      </w:r>
      <w:r w:rsidRPr="005A7A48">
        <w:rPr>
          <w:rFonts w:ascii="Times New Roman" w:hAnsi="Times New Roman"/>
          <w:sz w:val="28"/>
          <w:szCs w:val="28"/>
        </w:rPr>
        <w:t xml:space="preserve"> в соответствии с </w:t>
      </w:r>
      <w:r>
        <w:rPr>
          <w:rFonts w:ascii="Times New Roman" w:hAnsi="Times New Roman"/>
          <w:sz w:val="28"/>
          <w:szCs w:val="28"/>
        </w:rPr>
        <w:t xml:space="preserve">примерной </w:t>
      </w:r>
      <w:r w:rsidRPr="005A7A48">
        <w:rPr>
          <w:rFonts w:ascii="Times New Roman" w:hAnsi="Times New Roman"/>
          <w:sz w:val="28"/>
          <w:szCs w:val="28"/>
        </w:rPr>
        <w:t xml:space="preserve">программой развития </w:t>
      </w:r>
      <w:r>
        <w:rPr>
          <w:rFonts w:ascii="Times New Roman" w:hAnsi="Times New Roman"/>
          <w:sz w:val="28"/>
          <w:szCs w:val="28"/>
        </w:rPr>
        <w:t xml:space="preserve">и </w:t>
      </w:r>
      <w:r w:rsidRPr="005A7A48">
        <w:rPr>
          <w:rFonts w:ascii="Times New Roman" w:hAnsi="Times New Roman"/>
          <w:sz w:val="28"/>
          <w:szCs w:val="28"/>
        </w:rPr>
        <w:t xml:space="preserve">воспитания детей </w:t>
      </w:r>
      <w:r>
        <w:rPr>
          <w:rFonts w:ascii="Times New Roman" w:hAnsi="Times New Roman"/>
          <w:sz w:val="28"/>
          <w:szCs w:val="28"/>
        </w:rPr>
        <w:t xml:space="preserve">в </w:t>
      </w:r>
      <w:r w:rsidRPr="005A7A48">
        <w:rPr>
          <w:rFonts w:ascii="Times New Roman" w:hAnsi="Times New Roman"/>
          <w:sz w:val="28"/>
          <w:szCs w:val="28"/>
        </w:rPr>
        <w:t>детско</w:t>
      </w:r>
      <w:r>
        <w:rPr>
          <w:rFonts w:ascii="Times New Roman" w:hAnsi="Times New Roman"/>
          <w:sz w:val="28"/>
          <w:szCs w:val="28"/>
        </w:rPr>
        <w:t>м</w:t>
      </w:r>
      <w:r w:rsidRPr="005A7A48">
        <w:rPr>
          <w:rFonts w:ascii="Times New Roman" w:hAnsi="Times New Roman"/>
          <w:sz w:val="28"/>
          <w:szCs w:val="28"/>
        </w:rPr>
        <w:t xml:space="preserve"> сад</w:t>
      </w:r>
      <w:r>
        <w:rPr>
          <w:rFonts w:ascii="Times New Roman" w:hAnsi="Times New Roman"/>
          <w:sz w:val="28"/>
          <w:szCs w:val="28"/>
        </w:rPr>
        <w:t>у</w:t>
      </w:r>
      <w:r w:rsidRPr="005A7A48">
        <w:rPr>
          <w:rFonts w:ascii="Times New Roman" w:hAnsi="Times New Roman"/>
          <w:sz w:val="28"/>
          <w:szCs w:val="28"/>
        </w:rPr>
        <w:t xml:space="preserve"> «Детство»  </w:t>
      </w:r>
      <w:r>
        <w:rPr>
          <w:rFonts w:ascii="Times New Roman" w:hAnsi="Times New Roman"/>
          <w:sz w:val="28"/>
          <w:szCs w:val="28"/>
        </w:rPr>
        <w:t xml:space="preserve">под ред. </w:t>
      </w:r>
      <w:r w:rsidRPr="005A7A48">
        <w:rPr>
          <w:rFonts w:ascii="Times New Roman" w:hAnsi="Times New Roman"/>
          <w:sz w:val="28"/>
          <w:szCs w:val="28"/>
        </w:rPr>
        <w:t xml:space="preserve">Т.И. </w:t>
      </w:r>
      <w:r>
        <w:rPr>
          <w:rFonts w:ascii="Times New Roman" w:hAnsi="Times New Roman"/>
          <w:sz w:val="28"/>
          <w:szCs w:val="28"/>
        </w:rPr>
        <w:t>Бабаевой, А.Г.Гогоберидзе, З.А.</w:t>
      </w:r>
      <w:r w:rsidRPr="005A7A48">
        <w:rPr>
          <w:rFonts w:ascii="Times New Roman" w:hAnsi="Times New Roman"/>
          <w:sz w:val="28"/>
          <w:szCs w:val="28"/>
        </w:rPr>
        <w:t>Михайловой, которые определяют направление деятельности ДОУ.</w:t>
      </w:r>
    </w:p>
    <w:p w:rsidR="00BB5054" w:rsidRPr="005A7A48" w:rsidRDefault="00BB5054" w:rsidP="002F4A0E">
      <w:pPr>
        <w:spacing w:after="0"/>
        <w:ind w:firstLine="18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</w:r>
      <w:r w:rsidRPr="005A7A48">
        <w:rPr>
          <w:rFonts w:ascii="Times New Roman" w:hAnsi="Times New Roman"/>
          <w:bCs/>
          <w:sz w:val="28"/>
          <w:szCs w:val="28"/>
        </w:rPr>
        <w:t xml:space="preserve">Детский сад – один из важнейших социальных институтов, обеспечивающих воспитательный процесс и реальное взаимодействие ребенка, родителей и социума. </w:t>
      </w:r>
      <w:r>
        <w:rPr>
          <w:rFonts w:ascii="Times New Roman" w:hAnsi="Times New Roman"/>
          <w:sz w:val="28"/>
          <w:szCs w:val="28"/>
        </w:rPr>
        <w:t>Имеет</w:t>
      </w:r>
      <w:r w:rsidRPr="005A7A48">
        <w:rPr>
          <w:rFonts w:ascii="Times New Roman" w:hAnsi="Times New Roman"/>
          <w:sz w:val="28"/>
          <w:szCs w:val="28"/>
        </w:rPr>
        <w:t xml:space="preserve"> небольшой положительный опыт взаимодействия психолого-педагогической службы с семьёй. Документация по работе с семьёй: план совместной деятельности с родителями  детей (Приложение 2), перспективный план службы психолого-педагогического сопровождения (Приложение 3).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>Самый доступный вариант получения информации о ребёнке это – беседа, т.к. заполнение анкет у многих родителей вызывало негативную реакцию, и часто анкеты оставались незаполненными. В ходе беседы соб</w:t>
      </w:r>
      <w:r>
        <w:rPr>
          <w:rFonts w:ascii="Times New Roman" w:hAnsi="Times New Roman"/>
          <w:bCs/>
          <w:sz w:val="28"/>
          <w:szCs w:val="28"/>
        </w:rPr>
        <w:t xml:space="preserve">ран </w:t>
      </w:r>
      <w:r w:rsidRPr="005A7A48">
        <w:rPr>
          <w:rFonts w:ascii="Times New Roman" w:hAnsi="Times New Roman"/>
          <w:bCs/>
          <w:sz w:val="28"/>
          <w:szCs w:val="28"/>
        </w:rPr>
        <w:t>банк данных о развитии ребёнка с самого рождения, о его характере, при</w:t>
      </w:r>
      <w:r>
        <w:rPr>
          <w:rFonts w:ascii="Times New Roman" w:hAnsi="Times New Roman"/>
          <w:bCs/>
          <w:sz w:val="28"/>
          <w:szCs w:val="28"/>
        </w:rPr>
        <w:t>вычке, о поведении, интересах, определены</w:t>
      </w:r>
      <w:r w:rsidRPr="005A7A48">
        <w:rPr>
          <w:rFonts w:ascii="Times New Roman" w:hAnsi="Times New Roman"/>
          <w:sz w:val="28"/>
          <w:szCs w:val="28"/>
        </w:rPr>
        <w:t xml:space="preserve"> условия, в которых рос ребенок. Это имеет большое значение для понимания особенностей его индивидуального развития и выработки рекомендаций по коррекции отклонений. </w:t>
      </w:r>
      <w:r>
        <w:rPr>
          <w:rFonts w:ascii="Times New Roman" w:hAnsi="Times New Roman"/>
          <w:sz w:val="28"/>
          <w:szCs w:val="28"/>
        </w:rPr>
        <w:t>Сделан</w:t>
      </w:r>
      <w:r w:rsidRPr="005A7A48">
        <w:rPr>
          <w:rFonts w:ascii="Times New Roman" w:hAnsi="Times New Roman"/>
          <w:sz w:val="28"/>
          <w:szCs w:val="28"/>
        </w:rPr>
        <w:t xml:space="preserve"> вывод, касающийся личностных особенностей родителей и стиля воспитания в семье.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>Перед поступлением ребёнка в дошкольное учреждение консультир</w:t>
      </w:r>
      <w:r>
        <w:rPr>
          <w:rFonts w:ascii="Times New Roman" w:hAnsi="Times New Roman"/>
          <w:bCs/>
          <w:sz w:val="28"/>
          <w:szCs w:val="28"/>
        </w:rPr>
        <w:t>уется семья. В период адаптации  принимается</w:t>
      </w:r>
      <w:r w:rsidRPr="005A7A48">
        <w:rPr>
          <w:rFonts w:ascii="Times New Roman" w:hAnsi="Times New Roman"/>
          <w:bCs/>
          <w:sz w:val="28"/>
          <w:szCs w:val="28"/>
        </w:rPr>
        <w:t xml:space="preserve"> непосредственное участие в приёме детей, </w:t>
      </w:r>
      <w:r>
        <w:rPr>
          <w:rFonts w:ascii="Times New Roman" w:hAnsi="Times New Roman"/>
          <w:bCs/>
          <w:sz w:val="28"/>
          <w:szCs w:val="28"/>
        </w:rPr>
        <w:t>происходит знакомство</w:t>
      </w:r>
      <w:r w:rsidRPr="005A7A48">
        <w:rPr>
          <w:rFonts w:ascii="Times New Roman" w:hAnsi="Times New Roman"/>
          <w:bCs/>
          <w:sz w:val="28"/>
          <w:szCs w:val="28"/>
        </w:rPr>
        <w:t xml:space="preserve"> родителей с основными показателями развития ре</w:t>
      </w:r>
      <w:r>
        <w:rPr>
          <w:rFonts w:ascii="Times New Roman" w:hAnsi="Times New Roman"/>
          <w:bCs/>
          <w:sz w:val="28"/>
          <w:szCs w:val="28"/>
        </w:rPr>
        <w:t>бёнка данного возраста.  Готовится</w:t>
      </w:r>
      <w:r w:rsidRPr="005A7A48">
        <w:rPr>
          <w:rFonts w:ascii="Times New Roman" w:hAnsi="Times New Roman"/>
          <w:bCs/>
          <w:sz w:val="28"/>
          <w:szCs w:val="28"/>
        </w:rPr>
        <w:t xml:space="preserve"> совместно  с педагогами</w:t>
      </w:r>
      <w:r>
        <w:rPr>
          <w:rFonts w:ascii="Times New Roman" w:hAnsi="Times New Roman"/>
          <w:bCs/>
          <w:sz w:val="28"/>
          <w:szCs w:val="28"/>
        </w:rPr>
        <w:t xml:space="preserve"> наглядная информация</w:t>
      </w:r>
      <w:r w:rsidRPr="005A7A48">
        <w:rPr>
          <w:rFonts w:ascii="Times New Roman" w:hAnsi="Times New Roman"/>
          <w:bCs/>
          <w:sz w:val="28"/>
          <w:szCs w:val="28"/>
        </w:rPr>
        <w:t xml:space="preserve"> об особенностях развития детей раннего возраста. Для р</w:t>
      </w:r>
      <w:r>
        <w:rPr>
          <w:rFonts w:ascii="Times New Roman" w:hAnsi="Times New Roman"/>
          <w:bCs/>
          <w:sz w:val="28"/>
          <w:szCs w:val="28"/>
        </w:rPr>
        <w:t>одителей в течении года проводятся</w:t>
      </w:r>
      <w:r w:rsidRPr="005A7A48">
        <w:rPr>
          <w:rFonts w:ascii="Times New Roman" w:hAnsi="Times New Roman"/>
          <w:bCs/>
          <w:sz w:val="28"/>
          <w:szCs w:val="28"/>
        </w:rPr>
        <w:t xml:space="preserve"> консультации «О </w:t>
      </w:r>
      <w:r w:rsidRPr="005A7A48">
        <w:rPr>
          <w:rFonts w:ascii="Times New Roman" w:hAnsi="Times New Roman"/>
          <w:sz w:val="28"/>
          <w:szCs w:val="28"/>
        </w:rPr>
        <w:t>психологических особенностях детей», «Как преодолеть детские страхи», «Общие рекомендации родителям о ребёнке».</w:t>
      </w:r>
    </w:p>
    <w:p w:rsidR="00BB5054" w:rsidRPr="005A7A48" w:rsidRDefault="00BB5054" w:rsidP="002F4A0E">
      <w:pPr>
        <w:pStyle w:val="NormalWeb"/>
        <w:spacing w:after="0" w:line="276" w:lineRule="auto"/>
        <w:ind w:firstLine="709"/>
        <w:jc w:val="both"/>
        <w:rPr>
          <w:sz w:val="28"/>
          <w:szCs w:val="28"/>
        </w:rPr>
      </w:pPr>
      <w:r w:rsidRPr="005A7A48">
        <w:rPr>
          <w:sz w:val="28"/>
          <w:szCs w:val="28"/>
        </w:rPr>
        <w:t>В детском саду организова</w:t>
      </w:r>
      <w:r>
        <w:rPr>
          <w:sz w:val="28"/>
          <w:szCs w:val="28"/>
        </w:rPr>
        <w:t>на работа</w:t>
      </w:r>
      <w:r w:rsidRPr="005A7A48">
        <w:rPr>
          <w:sz w:val="28"/>
          <w:szCs w:val="28"/>
        </w:rPr>
        <w:t xml:space="preserve"> клуба «Молодая семья» с целью оказания помощи родителям по различным вопросам обучения, воспитания, развития детей 2-го года жизни. </w:t>
      </w:r>
      <w:r w:rsidRPr="005A7A48">
        <w:rPr>
          <w:b/>
          <w:sz w:val="28"/>
          <w:szCs w:val="28"/>
        </w:rPr>
        <w:t>(</w:t>
      </w:r>
      <w:r w:rsidRPr="005A7A48">
        <w:rPr>
          <w:sz w:val="28"/>
          <w:szCs w:val="28"/>
        </w:rPr>
        <w:t>Приложение 4)</w:t>
      </w:r>
    </w:p>
    <w:p w:rsidR="00BB5054" w:rsidRPr="005A7A48" w:rsidRDefault="00BB5054" w:rsidP="002F4A0E">
      <w:pPr>
        <w:pStyle w:val="NormalWeb"/>
        <w:spacing w:after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течение года проводятся</w:t>
      </w:r>
      <w:r w:rsidRPr="005A7A48">
        <w:rPr>
          <w:sz w:val="28"/>
          <w:szCs w:val="28"/>
        </w:rPr>
        <w:t xml:space="preserve"> консультации  согласно плану в первую половину дня: родителям  пред</w:t>
      </w:r>
      <w:r>
        <w:rPr>
          <w:sz w:val="28"/>
          <w:szCs w:val="28"/>
        </w:rPr>
        <w:t>лагается</w:t>
      </w:r>
      <w:r w:rsidRPr="005A7A48">
        <w:rPr>
          <w:sz w:val="28"/>
          <w:szCs w:val="28"/>
        </w:rPr>
        <w:t xml:space="preserve"> не только теоретический ма</w:t>
      </w:r>
      <w:r>
        <w:rPr>
          <w:sz w:val="28"/>
          <w:szCs w:val="28"/>
        </w:rPr>
        <w:t>териал, но  и практически обучают</w:t>
      </w:r>
      <w:r w:rsidRPr="005A7A48">
        <w:rPr>
          <w:sz w:val="28"/>
          <w:szCs w:val="28"/>
        </w:rPr>
        <w:t>, как  правильно пользоваться предложенными пособиями. Дети вм</w:t>
      </w:r>
      <w:r>
        <w:rPr>
          <w:sz w:val="28"/>
          <w:szCs w:val="28"/>
        </w:rPr>
        <w:t>есте с родителями присутствуют</w:t>
      </w:r>
      <w:r w:rsidRPr="005A7A48">
        <w:rPr>
          <w:sz w:val="28"/>
          <w:szCs w:val="28"/>
        </w:rPr>
        <w:t xml:space="preserve"> на различных мероприятиях детского сада (утренниках, развлечениях).  </w:t>
      </w:r>
    </w:p>
    <w:p w:rsidR="00BB5054" w:rsidRPr="005A7A48" w:rsidRDefault="00BB5054" w:rsidP="002F4A0E">
      <w:pPr>
        <w:pStyle w:val="NormalWeb"/>
        <w:spacing w:after="0" w:line="276" w:lineRule="auto"/>
        <w:ind w:firstLine="709"/>
        <w:jc w:val="both"/>
        <w:rPr>
          <w:sz w:val="28"/>
          <w:szCs w:val="28"/>
        </w:rPr>
      </w:pPr>
      <w:r w:rsidRPr="005A7A48">
        <w:rPr>
          <w:sz w:val="28"/>
          <w:szCs w:val="28"/>
        </w:rPr>
        <w:t>Работа клуба «Молодая сем</w:t>
      </w:r>
      <w:r>
        <w:rPr>
          <w:sz w:val="28"/>
          <w:szCs w:val="28"/>
        </w:rPr>
        <w:t>ья» позволит</w:t>
      </w:r>
      <w:r w:rsidRPr="005A7A48">
        <w:rPr>
          <w:sz w:val="28"/>
          <w:szCs w:val="28"/>
        </w:rPr>
        <w:t xml:space="preserve"> родителям повысить знания в вопросах  воспитания и обучения детей 1-3 года жизн</w:t>
      </w:r>
      <w:r>
        <w:rPr>
          <w:sz w:val="28"/>
          <w:szCs w:val="28"/>
        </w:rPr>
        <w:t>и, а также у родителей появится</w:t>
      </w:r>
      <w:r w:rsidRPr="005A7A48">
        <w:rPr>
          <w:sz w:val="28"/>
          <w:szCs w:val="28"/>
        </w:rPr>
        <w:t xml:space="preserve"> заинтересованность во всестороннем развитии ребёнка.</w:t>
      </w:r>
    </w:p>
    <w:p w:rsidR="00BB5054" w:rsidRPr="005A7A48" w:rsidRDefault="00BB5054" w:rsidP="002F4A0E">
      <w:pPr>
        <w:pStyle w:val="NormalWeb"/>
        <w:spacing w:after="0" w:line="276" w:lineRule="auto"/>
        <w:ind w:firstLine="709"/>
        <w:jc w:val="both"/>
        <w:rPr>
          <w:sz w:val="28"/>
          <w:szCs w:val="28"/>
        </w:rPr>
      </w:pPr>
      <w:r w:rsidRPr="005A7A48">
        <w:rPr>
          <w:sz w:val="28"/>
          <w:szCs w:val="28"/>
        </w:rPr>
        <w:t xml:space="preserve">Каждый год эти дети поступают  в наш детский сад. Адаптация к условиям дошкольного учреждения у детей проходит в лёгкой степени. 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5A7A48">
        <w:rPr>
          <w:rFonts w:ascii="Times New Roman" w:hAnsi="Times New Roman"/>
          <w:sz w:val="28"/>
          <w:szCs w:val="28"/>
        </w:rPr>
        <w:t xml:space="preserve">Согласно общеобразовательной программы дошкольного образования «Детство» Т.И. </w:t>
      </w:r>
      <w:r>
        <w:rPr>
          <w:rFonts w:ascii="Times New Roman" w:hAnsi="Times New Roman"/>
          <w:sz w:val="28"/>
          <w:szCs w:val="28"/>
        </w:rPr>
        <w:t>Бабаевой, А.Г.Гогоберидзе, З.А.</w:t>
      </w:r>
      <w:r w:rsidRPr="005A7A48">
        <w:rPr>
          <w:rFonts w:ascii="Times New Roman" w:hAnsi="Times New Roman"/>
          <w:sz w:val="28"/>
          <w:szCs w:val="28"/>
        </w:rPr>
        <w:t xml:space="preserve">Михайловой </w:t>
      </w:r>
      <w:r>
        <w:rPr>
          <w:rFonts w:ascii="Times New Roman" w:hAnsi="Times New Roman"/>
          <w:sz w:val="28"/>
          <w:szCs w:val="28"/>
        </w:rPr>
        <w:t>с</w:t>
      </w:r>
      <w:r w:rsidRPr="005A7A48">
        <w:rPr>
          <w:rFonts w:ascii="Times New Roman" w:hAnsi="Times New Roman"/>
          <w:sz w:val="28"/>
          <w:szCs w:val="28"/>
        </w:rPr>
        <w:t xml:space="preserve"> 2010 года с участием родителей и педагогов  </w:t>
      </w:r>
      <w:r>
        <w:rPr>
          <w:rFonts w:ascii="Times New Roman" w:hAnsi="Times New Roman"/>
          <w:sz w:val="28"/>
          <w:szCs w:val="28"/>
        </w:rPr>
        <w:t>изготавливается</w:t>
      </w:r>
      <w:r w:rsidRPr="005A7A48">
        <w:rPr>
          <w:rFonts w:ascii="Times New Roman" w:hAnsi="Times New Roman"/>
          <w:sz w:val="28"/>
          <w:szCs w:val="28"/>
        </w:rPr>
        <w:t xml:space="preserve"> буклет о положительном семейном воспитании в условиях семьи. (Приложение 5). </w:t>
      </w:r>
    </w:p>
    <w:p w:rsidR="00BB5054" w:rsidRPr="005A7A48" w:rsidRDefault="00BB5054" w:rsidP="002F4A0E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Служба психолого-педагог</w:t>
      </w:r>
      <w:r>
        <w:rPr>
          <w:rFonts w:ascii="Times New Roman" w:hAnsi="Times New Roman"/>
          <w:sz w:val="28"/>
          <w:szCs w:val="28"/>
        </w:rPr>
        <w:t>ического сопровождения выпускает</w:t>
      </w:r>
      <w:r w:rsidRPr="005A7A48">
        <w:rPr>
          <w:rFonts w:ascii="Times New Roman" w:hAnsi="Times New Roman"/>
          <w:sz w:val="28"/>
          <w:szCs w:val="28"/>
        </w:rPr>
        <w:t xml:space="preserve"> газету для родителей «О мальчишках и девчонках их родителям», в газете можно найти страничку учителя-логопеда, педагога-психолога, медсестры. </w:t>
      </w:r>
    </w:p>
    <w:p w:rsidR="00BB5054" w:rsidRPr="005A7A48" w:rsidRDefault="00BB5054" w:rsidP="002F4A0E">
      <w:pPr>
        <w:spacing w:after="0"/>
        <w:ind w:firstLine="425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>Чтобы заинтересовать родителей в развитии</w:t>
      </w:r>
      <w:r>
        <w:rPr>
          <w:rFonts w:ascii="Times New Roman" w:hAnsi="Times New Roman"/>
          <w:bCs/>
          <w:sz w:val="28"/>
          <w:szCs w:val="28"/>
        </w:rPr>
        <w:t xml:space="preserve"> и воспитании ребёнка, приглашают</w:t>
      </w:r>
      <w:r w:rsidRPr="005A7A48">
        <w:rPr>
          <w:rFonts w:ascii="Times New Roman" w:hAnsi="Times New Roman"/>
          <w:bCs/>
          <w:sz w:val="28"/>
          <w:szCs w:val="28"/>
        </w:rPr>
        <w:t xml:space="preserve"> их на открытые мероприятия ДОУ. </w:t>
      </w:r>
      <w:r>
        <w:rPr>
          <w:rFonts w:ascii="Times New Roman" w:hAnsi="Times New Roman"/>
          <w:sz w:val="28"/>
          <w:szCs w:val="28"/>
        </w:rPr>
        <w:t>Многие родители даже не имеют</w:t>
      </w:r>
      <w:r w:rsidRPr="005A7A48">
        <w:rPr>
          <w:rFonts w:ascii="Times New Roman" w:hAnsi="Times New Roman"/>
          <w:sz w:val="28"/>
          <w:szCs w:val="28"/>
        </w:rPr>
        <w:t xml:space="preserve"> понятия, как можно завлечь своего ребёнка, какую игру провести. Для этого в 2010-2011 учебном  году  в детском саду </w:t>
      </w:r>
      <w:r>
        <w:rPr>
          <w:rFonts w:ascii="Times New Roman" w:hAnsi="Times New Roman"/>
          <w:sz w:val="28"/>
          <w:szCs w:val="28"/>
        </w:rPr>
        <w:t xml:space="preserve"> организуется</w:t>
      </w:r>
      <w:r w:rsidRPr="005A7A48">
        <w:rPr>
          <w:rFonts w:ascii="Times New Roman" w:hAnsi="Times New Roman"/>
          <w:sz w:val="28"/>
          <w:szCs w:val="28"/>
        </w:rPr>
        <w:t xml:space="preserve">  семинар «Игровой практикум»  для родителей  по проблеме обучения их различным видам игр с детьми. Ро</w:t>
      </w:r>
      <w:r>
        <w:rPr>
          <w:rFonts w:ascii="Times New Roman" w:hAnsi="Times New Roman"/>
          <w:sz w:val="28"/>
          <w:szCs w:val="28"/>
        </w:rPr>
        <w:t>дители с удовольствием принимают</w:t>
      </w:r>
      <w:r w:rsidRPr="005A7A48">
        <w:rPr>
          <w:rFonts w:ascii="Times New Roman" w:hAnsi="Times New Roman"/>
          <w:sz w:val="28"/>
          <w:szCs w:val="28"/>
        </w:rPr>
        <w:t xml:space="preserve"> участие в играх, в инсценировках сказок. (Приложение 6) На семинаре </w:t>
      </w:r>
      <w:r>
        <w:rPr>
          <w:rFonts w:ascii="Times New Roman" w:hAnsi="Times New Roman"/>
          <w:sz w:val="28"/>
          <w:szCs w:val="28"/>
        </w:rPr>
        <w:t>заинтересовывают родителей, объясняют</w:t>
      </w:r>
      <w:r w:rsidRPr="005A7A48">
        <w:rPr>
          <w:rFonts w:ascii="Times New Roman" w:hAnsi="Times New Roman"/>
          <w:sz w:val="28"/>
          <w:szCs w:val="28"/>
        </w:rPr>
        <w:t xml:space="preserve">  важность их участия в развитии детей.</w:t>
      </w:r>
    </w:p>
    <w:p w:rsidR="00BB5054" w:rsidRPr="005A7A48" w:rsidRDefault="00BB5054" w:rsidP="002F4A0E">
      <w:pPr>
        <w:spacing w:after="0"/>
        <w:ind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последнее время уделяют</w:t>
      </w:r>
      <w:r w:rsidRPr="005A7A48">
        <w:rPr>
          <w:rFonts w:ascii="Times New Roman" w:hAnsi="Times New Roman"/>
          <w:sz w:val="28"/>
          <w:szCs w:val="28"/>
        </w:rPr>
        <w:t xml:space="preserve"> большое внимание коррекционно-развивающей работе с детьми дошкольного возраста, имеющими различные отклонения в познавательной и речевой сфере, число которых увеличивается с каждым годом. Для того, чтобы эта работа была более эффективной, к этому процессу подключа</w:t>
      </w:r>
      <w:r>
        <w:rPr>
          <w:rFonts w:ascii="Times New Roman" w:hAnsi="Times New Roman"/>
          <w:sz w:val="28"/>
          <w:szCs w:val="28"/>
        </w:rPr>
        <w:t>ют учителя</w:t>
      </w:r>
      <w:r w:rsidRPr="005A7A48">
        <w:rPr>
          <w:rFonts w:ascii="Times New Roman" w:hAnsi="Times New Roman"/>
          <w:sz w:val="28"/>
          <w:szCs w:val="28"/>
        </w:rPr>
        <w:t>-логопед</w:t>
      </w:r>
      <w:r>
        <w:rPr>
          <w:rFonts w:ascii="Times New Roman" w:hAnsi="Times New Roman"/>
          <w:sz w:val="28"/>
          <w:szCs w:val="28"/>
        </w:rPr>
        <w:t>а. Он осуществляет коррекцию речи. Поэтому возникает</w:t>
      </w:r>
      <w:r w:rsidRPr="005A7A48">
        <w:rPr>
          <w:rFonts w:ascii="Times New Roman" w:hAnsi="Times New Roman"/>
          <w:sz w:val="28"/>
          <w:szCs w:val="28"/>
        </w:rPr>
        <w:t xml:space="preserve"> идея разработать основные направления психолого-педагогического сопровождения семьи в условиях дошкольного образовательного учреждения. (Приложение 7)</w:t>
      </w:r>
    </w:p>
    <w:p w:rsidR="00BB5054" w:rsidRPr="005A7A48" w:rsidRDefault="00BB5054" w:rsidP="002F4A0E">
      <w:pPr>
        <w:pStyle w:val="ListParagraph"/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В итоге консультативной, просветительской работы</w:t>
      </w:r>
      <w:r>
        <w:rPr>
          <w:rFonts w:ascii="Times New Roman" w:hAnsi="Times New Roman"/>
          <w:sz w:val="28"/>
          <w:szCs w:val="28"/>
        </w:rPr>
        <w:t xml:space="preserve"> возникает</w:t>
      </w:r>
      <w:r w:rsidRPr="005A7A48">
        <w:rPr>
          <w:rFonts w:ascii="Times New Roman" w:hAnsi="Times New Roman"/>
          <w:sz w:val="28"/>
          <w:szCs w:val="28"/>
        </w:rPr>
        <w:t xml:space="preserve"> тесная взаимосвязь  в совместных действиях родителей и службы дошкольного учреждения в решении задач сопровождения ребёнка в период его пребывания в ДОУ.</w:t>
      </w:r>
    </w:p>
    <w:p w:rsidR="00BB5054" w:rsidRPr="005A7A48" w:rsidRDefault="00BB5054" w:rsidP="002F4A0E">
      <w:pPr>
        <w:spacing w:after="0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 xml:space="preserve">В своей работе с семьёй </w:t>
      </w:r>
      <w:r>
        <w:rPr>
          <w:rFonts w:ascii="Times New Roman" w:hAnsi="Times New Roman"/>
          <w:bCs/>
          <w:sz w:val="28"/>
          <w:szCs w:val="28"/>
        </w:rPr>
        <w:t>придерживаются</w:t>
      </w:r>
      <w:r w:rsidRPr="005A7A48">
        <w:rPr>
          <w:rFonts w:ascii="Times New Roman" w:hAnsi="Times New Roman"/>
          <w:bCs/>
          <w:sz w:val="28"/>
          <w:szCs w:val="28"/>
        </w:rPr>
        <w:t xml:space="preserve"> следующих принципов:</w:t>
      </w:r>
    </w:p>
    <w:p w:rsidR="00BB5054" w:rsidRPr="005A7A48" w:rsidRDefault="00BB5054" w:rsidP="002F4A0E">
      <w:pPr>
        <w:pStyle w:val="ListParagraph"/>
        <w:numPr>
          <w:ilvl w:val="0"/>
          <w:numId w:val="1"/>
        </w:numPr>
        <w:spacing w:after="0"/>
        <w:ind w:left="142" w:firstLine="567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Возрастной характер работы с родителями;</w:t>
      </w:r>
    </w:p>
    <w:p w:rsidR="00BB5054" w:rsidRPr="005A7A48" w:rsidRDefault="00BB5054" w:rsidP="002F4A0E">
      <w:pPr>
        <w:pStyle w:val="ListParagraph"/>
        <w:numPr>
          <w:ilvl w:val="0"/>
          <w:numId w:val="1"/>
        </w:numPr>
        <w:spacing w:after="0"/>
        <w:ind w:left="142" w:firstLine="567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Доброжелательность, открытость;</w:t>
      </w:r>
    </w:p>
    <w:p w:rsidR="00BB5054" w:rsidRPr="005A7A48" w:rsidRDefault="00BB5054" w:rsidP="002F4A0E">
      <w:pPr>
        <w:pStyle w:val="ListParagraph"/>
        <w:numPr>
          <w:ilvl w:val="0"/>
          <w:numId w:val="1"/>
        </w:numPr>
        <w:spacing w:after="0"/>
        <w:ind w:left="142" w:firstLine="567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Целенаправленность, систематичность, плановость;</w:t>
      </w:r>
    </w:p>
    <w:p w:rsidR="00BB5054" w:rsidRPr="005A7A48" w:rsidRDefault="00BB5054" w:rsidP="002F4A0E">
      <w:pPr>
        <w:pStyle w:val="ListParagraph"/>
        <w:numPr>
          <w:ilvl w:val="0"/>
          <w:numId w:val="1"/>
        </w:numPr>
        <w:spacing w:after="0"/>
        <w:ind w:left="142" w:firstLine="567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Индивидуально-дифференцированный подход к работе с родителями с учётом специфики каждой семьи.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Методы изучения  семьи и психолого-педагогического взаимодействия</w:t>
      </w:r>
    </w:p>
    <w:p w:rsidR="00BB5054" w:rsidRPr="005A7A48" w:rsidRDefault="00BB5054" w:rsidP="002F4A0E">
      <w:pPr>
        <w:pStyle w:val="ListParagraph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Беседа с родителями;</w:t>
      </w:r>
    </w:p>
    <w:p w:rsidR="00BB5054" w:rsidRPr="005A7A48" w:rsidRDefault="00BB5054" w:rsidP="002F4A0E">
      <w:pPr>
        <w:pStyle w:val="ListParagraph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Анкетирование;</w:t>
      </w:r>
    </w:p>
    <w:p w:rsidR="00BB5054" w:rsidRPr="005A7A48" w:rsidRDefault="00BB5054" w:rsidP="002F4A0E">
      <w:pPr>
        <w:pStyle w:val="ListParagraph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Наблюдение за ребенком;</w:t>
      </w:r>
    </w:p>
    <w:p w:rsidR="00BB5054" w:rsidRPr="005A7A48" w:rsidRDefault="00BB5054" w:rsidP="002F4A0E">
      <w:pPr>
        <w:pStyle w:val="ListParagraph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Посещение семьи ребенка;</w:t>
      </w:r>
    </w:p>
    <w:p w:rsidR="00BB5054" w:rsidRPr="005A7A48" w:rsidRDefault="00BB5054" w:rsidP="002F4A0E">
      <w:pPr>
        <w:pStyle w:val="ListParagraph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Беседа с ребенком.</w:t>
      </w:r>
    </w:p>
    <w:p w:rsidR="00BB5054" w:rsidRPr="005A7A48" w:rsidRDefault="00BB5054" w:rsidP="002F4A0E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Нагля</w:t>
      </w:r>
      <w:r>
        <w:rPr>
          <w:rFonts w:ascii="Times New Roman" w:hAnsi="Times New Roman"/>
          <w:sz w:val="28"/>
          <w:szCs w:val="28"/>
        </w:rPr>
        <w:t>дно-информационные формы, решают</w:t>
      </w:r>
      <w:r w:rsidRPr="005A7A48">
        <w:rPr>
          <w:rFonts w:ascii="Times New Roman" w:hAnsi="Times New Roman"/>
          <w:sz w:val="28"/>
          <w:szCs w:val="28"/>
        </w:rPr>
        <w:t xml:space="preserve"> задачи ознакомления родителей с условиями, содержанием и методами воспитания детей в условиях дошкол</w:t>
      </w:r>
      <w:r>
        <w:rPr>
          <w:rFonts w:ascii="Times New Roman" w:hAnsi="Times New Roman"/>
          <w:sz w:val="28"/>
          <w:szCs w:val="28"/>
        </w:rPr>
        <w:t>ьного учреждения, способствуют</w:t>
      </w:r>
      <w:r w:rsidRPr="005A7A48">
        <w:rPr>
          <w:rFonts w:ascii="Times New Roman" w:hAnsi="Times New Roman"/>
          <w:sz w:val="28"/>
          <w:szCs w:val="28"/>
        </w:rPr>
        <w:t xml:space="preserve"> преодолению у родителей поверхностного суждения о роли детского сада, пересмотру методов и приёмов до</w:t>
      </w:r>
      <w:r>
        <w:rPr>
          <w:rFonts w:ascii="Times New Roman" w:hAnsi="Times New Roman"/>
          <w:sz w:val="28"/>
          <w:szCs w:val="28"/>
        </w:rPr>
        <w:t>машнего воспитания. Они помогают</w:t>
      </w:r>
      <w:r w:rsidRPr="005A7A48">
        <w:rPr>
          <w:rFonts w:ascii="Times New Roman" w:hAnsi="Times New Roman"/>
          <w:sz w:val="28"/>
          <w:szCs w:val="28"/>
        </w:rPr>
        <w:t xml:space="preserve"> объективно увидет</w:t>
      </w:r>
      <w:r>
        <w:rPr>
          <w:rFonts w:ascii="Times New Roman" w:hAnsi="Times New Roman"/>
          <w:sz w:val="28"/>
          <w:szCs w:val="28"/>
        </w:rPr>
        <w:t>ь деятельность службы, оказывают</w:t>
      </w:r>
      <w:r w:rsidRPr="005A7A48">
        <w:rPr>
          <w:rFonts w:ascii="Times New Roman" w:hAnsi="Times New Roman"/>
          <w:sz w:val="28"/>
          <w:szCs w:val="28"/>
        </w:rPr>
        <w:t xml:space="preserve"> практическую помощь семье.</w:t>
      </w:r>
    </w:p>
    <w:p w:rsidR="00BB5054" w:rsidRPr="005A7A48" w:rsidRDefault="00BB5054" w:rsidP="002F4A0E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Условно их можно разделить на две подгруппы:</w:t>
      </w:r>
    </w:p>
    <w:p w:rsidR="00BB5054" w:rsidRPr="005A7A48" w:rsidRDefault="00BB5054" w:rsidP="002F4A0E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информационно-ознакомительные;</w:t>
      </w:r>
    </w:p>
    <w:p w:rsidR="00BB5054" w:rsidRPr="005A7A48" w:rsidRDefault="00BB5054" w:rsidP="002F4A0E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информационно-просветительские.</w:t>
      </w:r>
    </w:p>
    <w:p w:rsidR="00BB5054" w:rsidRPr="00E476BD" w:rsidRDefault="00BB5054" w:rsidP="002F4A0E">
      <w:pPr>
        <w:shd w:val="clear" w:color="auto" w:fill="FFFFFF"/>
        <w:spacing w:after="0"/>
        <w:ind w:firstLine="28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Информационно-ознакомительные формы взаимодейс</w:t>
      </w:r>
      <w:r>
        <w:rPr>
          <w:rFonts w:ascii="Times New Roman" w:hAnsi="Times New Roman"/>
          <w:sz w:val="28"/>
          <w:szCs w:val="28"/>
        </w:rPr>
        <w:t>твия с родителями: информируют</w:t>
      </w:r>
      <w:r w:rsidRPr="005A7A48">
        <w:rPr>
          <w:rFonts w:ascii="Times New Roman" w:hAnsi="Times New Roman"/>
          <w:sz w:val="28"/>
          <w:szCs w:val="28"/>
        </w:rPr>
        <w:t xml:space="preserve"> родителей об особенностях работы д</w:t>
      </w:r>
      <w:r>
        <w:rPr>
          <w:rFonts w:ascii="Times New Roman" w:hAnsi="Times New Roman"/>
          <w:sz w:val="28"/>
          <w:szCs w:val="28"/>
        </w:rPr>
        <w:t>ошкольного учреждения, знакомят</w:t>
      </w:r>
      <w:r w:rsidRPr="005A7A48">
        <w:rPr>
          <w:rFonts w:ascii="Times New Roman" w:hAnsi="Times New Roman"/>
          <w:sz w:val="28"/>
          <w:szCs w:val="28"/>
        </w:rPr>
        <w:t xml:space="preserve"> с педагогами. Информационно-п</w:t>
      </w:r>
      <w:r>
        <w:rPr>
          <w:rFonts w:ascii="Times New Roman" w:hAnsi="Times New Roman"/>
          <w:sz w:val="28"/>
          <w:szCs w:val="28"/>
        </w:rPr>
        <w:t>росветительские формы направляют</w:t>
      </w:r>
      <w:r w:rsidRPr="005A7A48">
        <w:rPr>
          <w:rFonts w:ascii="Times New Roman" w:hAnsi="Times New Roman"/>
          <w:sz w:val="28"/>
          <w:szCs w:val="28"/>
        </w:rPr>
        <w:t xml:space="preserve"> на обогащение знаний родителей об  особенностях развития и воспитания детей. Общ</w:t>
      </w:r>
      <w:r>
        <w:rPr>
          <w:rFonts w:ascii="Times New Roman" w:hAnsi="Times New Roman"/>
          <w:sz w:val="28"/>
          <w:szCs w:val="28"/>
        </w:rPr>
        <w:t xml:space="preserve">ение педагогов с родителями </w:t>
      </w:r>
      <w:r w:rsidRPr="005A7A48">
        <w:rPr>
          <w:rFonts w:ascii="Times New Roman" w:hAnsi="Times New Roman"/>
          <w:sz w:val="28"/>
          <w:szCs w:val="28"/>
        </w:rPr>
        <w:t xml:space="preserve"> не прямое, а опосредованное – через средства печати, организацию </w:t>
      </w:r>
      <w:r w:rsidRPr="00E476BD">
        <w:rPr>
          <w:rFonts w:ascii="Times New Roman" w:hAnsi="Times New Roman"/>
          <w:sz w:val="28"/>
          <w:szCs w:val="28"/>
        </w:rPr>
        <w:t>выставок.</w:t>
      </w:r>
    </w:p>
    <w:p w:rsidR="00BB5054" w:rsidRPr="005A7A48" w:rsidRDefault="00BB5054" w:rsidP="002F4A0E">
      <w:pPr>
        <w:shd w:val="clear" w:color="auto" w:fill="FFFFFF"/>
        <w:spacing w:after="0"/>
        <w:ind w:firstLine="288"/>
        <w:jc w:val="both"/>
        <w:rPr>
          <w:rFonts w:ascii="Times New Roman" w:hAnsi="Times New Roman"/>
          <w:sz w:val="28"/>
          <w:szCs w:val="28"/>
        </w:rPr>
      </w:pPr>
      <w:r w:rsidRPr="00E476BD">
        <w:rPr>
          <w:rFonts w:ascii="Times New Roman" w:hAnsi="Times New Roman"/>
          <w:bCs/>
          <w:sz w:val="28"/>
          <w:szCs w:val="28"/>
        </w:rPr>
        <w:t>Открытые НОД с деть</w:t>
      </w:r>
      <w:r>
        <w:rPr>
          <w:rFonts w:ascii="Times New Roman" w:hAnsi="Times New Roman"/>
          <w:bCs/>
          <w:sz w:val="28"/>
          <w:szCs w:val="28"/>
        </w:rPr>
        <w:t>ми в ДОУ для родителей проводят</w:t>
      </w:r>
      <w:r w:rsidRPr="00E476BD">
        <w:rPr>
          <w:rFonts w:ascii="Times New Roman" w:hAnsi="Times New Roman"/>
          <w:bCs/>
          <w:sz w:val="28"/>
          <w:szCs w:val="28"/>
        </w:rPr>
        <w:t xml:space="preserve"> с</w:t>
      </w:r>
      <w:r w:rsidRPr="00E476BD">
        <w:rPr>
          <w:rFonts w:ascii="Times New Roman" w:hAnsi="Times New Roman"/>
          <w:sz w:val="28"/>
          <w:szCs w:val="28"/>
        </w:rPr>
        <w:t xml:space="preserve"> ц</w:t>
      </w:r>
      <w:r w:rsidRPr="00E476BD">
        <w:rPr>
          <w:rFonts w:ascii="Times New Roman" w:hAnsi="Times New Roman"/>
          <w:iCs/>
          <w:sz w:val="28"/>
          <w:szCs w:val="28"/>
        </w:rPr>
        <w:t>елью:</w:t>
      </w:r>
      <w:r>
        <w:rPr>
          <w:rFonts w:ascii="Times New Roman" w:hAnsi="Times New Roman"/>
          <w:iCs/>
          <w:sz w:val="28"/>
          <w:szCs w:val="28"/>
        </w:rPr>
        <w:t xml:space="preserve"> </w:t>
      </w:r>
      <w:r w:rsidRPr="005A7A48">
        <w:rPr>
          <w:rFonts w:ascii="Times New Roman" w:hAnsi="Times New Roman"/>
          <w:sz w:val="28"/>
          <w:szCs w:val="28"/>
        </w:rPr>
        <w:t>познакомить родителей со структурой и спецификой проведения НО</w:t>
      </w:r>
      <w:r>
        <w:rPr>
          <w:rFonts w:ascii="Times New Roman" w:hAnsi="Times New Roman"/>
          <w:sz w:val="28"/>
          <w:szCs w:val="28"/>
        </w:rPr>
        <w:t>Д в ДОУ. При проведении включают</w:t>
      </w:r>
      <w:r w:rsidRPr="005A7A48">
        <w:rPr>
          <w:rFonts w:ascii="Times New Roman" w:hAnsi="Times New Roman"/>
          <w:sz w:val="28"/>
          <w:szCs w:val="28"/>
        </w:rPr>
        <w:t xml:space="preserve"> в него элемент беседы с </w:t>
      </w:r>
      <w:r>
        <w:rPr>
          <w:rFonts w:ascii="Times New Roman" w:hAnsi="Times New Roman"/>
          <w:sz w:val="28"/>
          <w:szCs w:val="28"/>
        </w:rPr>
        <w:t>родителями (ребенок  рассказывает что-то новое гостю, вводит</w:t>
      </w:r>
      <w:r w:rsidRPr="005A7A48">
        <w:rPr>
          <w:rFonts w:ascii="Times New Roman" w:hAnsi="Times New Roman"/>
          <w:sz w:val="28"/>
          <w:szCs w:val="28"/>
        </w:rPr>
        <w:t xml:space="preserve"> его в круг своих интересов).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5A7A48">
        <w:rPr>
          <w:rFonts w:ascii="Times New Roman" w:hAnsi="Times New Roman"/>
          <w:sz w:val="28"/>
          <w:szCs w:val="28"/>
        </w:rPr>
        <w:t>Эпизодические посещения родителями  ДОУ в утренний приход детей в группу и т</w:t>
      </w:r>
      <w:r>
        <w:rPr>
          <w:rFonts w:ascii="Times New Roman" w:hAnsi="Times New Roman"/>
          <w:sz w:val="28"/>
          <w:szCs w:val="28"/>
        </w:rPr>
        <w:t>о время, когда родители забирают</w:t>
      </w:r>
      <w:r w:rsidRPr="005A7A48">
        <w:rPr>
          <w:rFonts w:ascii="Times New Roman" w:hAnsi="Times New Roman"/>
          <w:sz w:val="28"/>
          <w:szCs w:val="28"/>
        </w:rPr>
        <w:t xml:space="preserve"> их дом</w:t>
      </w:r>
      <w:r>
        <w:rPr>
          <w:rFonts w:ascii="Times New Roman" w:hAnsi="Times New Roman"/>
          <w:sz w:val="28"/>
          <w:szCs w:val="28"/>
        </w:rPr>
        <w:t>ой. Такие посещения предполагают</w:t>
      </w:r>
      <w:r w:rsidRPr="005A7A48">
        <w:rPr>
          <w:rFonts w:ascii="Times New Roman" w:hAnsi="Times New Roman"/>
          <w:sz w:val="28"/>
          <w:szCs w:val="28"/>
        </w:rPr>
        <w:t xml:space="preserve"> постановку конкретных педагогических задач перед родителями: наблюдение за играми, занятиями, поведением ребенка, его взаимоотношениями со сверстниками, а также за деятельностью воспитателя, ознакомление с режимом жизни детского сада.</w:t>
      </w:r>
    </w:p>
    <w:p w:rsidR="00BB5054" w:rsidRPr="005A7A48" w:rsidRDefault="00BB5054" w:rsidP="002F4A0E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родителей появляется</w:t>
      </w:r>
      <w:r w:rsidRPr="005A7A48">
        <w:rPr>
          <w:rFonts w:ascii="Times New Roman" w:hAnsi="Times New Roman"/>
          <w:sz w:val="28"/>
          <w:szCs w:val="28"/>
        </w:rPr>
        <w:t xml:space="preserve"> возможность увидеть своего ребенка в обстановке, </w:t>
      </w:r>
      <w:r>
        <w:rPr>
          <w:rFonts w:ascii="Times New Roman" w:hAnsi="Times New Roman"/>
          <w:sz w:val="28"/>
          <w:szCs w:val="28"/>
        </w:rPr>
        <w:t>отличной от домашней. Они делают</w:t>
      </w:r>
      <w:r w:rsidRPr="005A7A48">
        <w:rPr>
          <w:rFonts w:ascii="Times New Roman" w:hAnsi="Times New Roman"/>
          <w:sz w:val="28"/>
          <w:szCs w:val="28"/>
        </w:rPr>
        <w:t xml:space="preserve"> для себя открытия: домашний «тихоня» оказался «заводилой-атаманом» в группе, а  активный и подвижный ребенок – спокойным и даже застенчивым.</w:t>
      </w:r>
      <w:r>
        <w:rPr>
          <w:rFonts w:ascii="Times New Roman" w:hAnsi="Times New Roman"/>
          <w:sz w:val="28"/>
          <w:szCs w:val="28"/>
        </w:rPr>
        <w:t xml:space="preserve"> Педагог-психолог выделяет</w:t>
      </w:r>
      <w:r w:rsidRPr="005A7A48">
        <w:rPr>
          <w:rFonts w:ascii="Times New Roman" w:hAnsi="Times New Roman"/>
          <w:sz w:val="28"/>
          <w:szCs w:val="28"/>
        </w:rPr>
        <w:t xml:space="preserve"> разнообразные трудности и ошибки семейного </w:t>
      </w:r>
      <w:r>
        <w:rPr>
          <w:rFonts w:ascii="Times New Roman" w:hAnsi="Times New Roman"/>
          <w:sz w:val="28"/>
          <w:szCs w:val="28"/>
        </w:rPr>
        <w:t>воспитания. При этом, предлагает</w:t>
      </w:r>
      <w:r w:rsidRPr="005A7A48">
        <w:rPr>
          <w:rFonts w:ascii="Times New Roman" w:hAnsi="Times New Roman"/>
          <w:sz w:val="28"/>
          <w:szCs w:val="28"/>
        </w:rPr>
        <w:t xml:space="preserve">  родителям изменить свои методы воспитания. А вот возможность увидеть своего ребенка в усло</w:t>
      </w:r>
      <w:r>
        <w:rPr>
          <w:rFonts w:ascii="Times New Roman" w:hAnsi="Times New Roman"/>
          <w:sz w:val="28"/>
          <w:szCs w:val="28"/>
        </w:rPr>
        <w:t>виях детского коллектива помогает</w:t>
      </w:r>
      <w:r w:rsidRPr="005A7A48">
        <w:rPr>
          <w:rFonts w:ascii="Times New Roman" w:hAnsi="Times New Roman"/>
          <w:sz w:val="28"/>
          <w:szCs w:val="28"/>
        </w:rPr>
        <w:t xml:space="preserve"> им призадуматься. Беседы, провод</w:t>
      </w:r>
      <w:r>
        <w:rPr>
          <w:rFonts w:ascii="Times New Roman" w:hAnsi="Times New Roman"/>
          <w:sz w:val="28"/>
          <w:szCs w:val="28"/>
        </w:rPr>
        <w:t>имые после наблюдений, окажутся</w:t>
      </w:r>
      <w:r w:rsidRPr="005A7A48">
        <w:rPr>
          <w:rFonts w:ascii="Times New Roman" w:hAnsi="Times New Roman"/>
          <w:sz w:val="28"/>
          <w:szCs w:val="28"/>
        </w:rPr>
        <w:t xml:space="preserve"> более эффективными, убеди</w:t>
      </w:r>
      <w:r>
        <w:rPr>
          <w:rFonts w:ascii="Times New Roman" w:hAnsi="Times New Roman"/>
          <w:sz w:val="28"/>
          <w:szCs w:val="28"/>
        </w:rPr>
        <w:t>тельными: ведь аргументами станут</w:t>
      </w:r>
      <w:r w:rsidRPr="005A7A48">
        <w:rPr>
          <w:rFonts w:ascii="Times New Roman" w:hAnsi="Times New Roman"/>
          <w:sz w:val="28"/>
          <w:szCs w:val="28"/>
        </w:rPr>
        <w:t xml:space="preserve"> фак</w:t>
      </w:r>
      <w:r>
        <w:rPr>
          <w:rFonts w:ascii="Times New Roman" w:hAnsi="Times New Roman"/>
          <w:sz w:val="28"/>
          <w:szCs w:val="28"/>
        </w:rPr>
        <w:t>ты, которые родители сами видят</w:t>
      </w:r>
      <w:r w:rsidRPr="005A7A48">
        <w:rPr>
          <w:rFonts w:ascii="Times New Roman" w:hAnsi="Times New Roman"/>
          <w:sz w:val="28"/>
          <w:szCs w:val="28"/>
        </w:rPr>
        <w:t>.</w:t>
      </w:r>
    </w:p>
    <w:p w:rsidR="00BB5054" w:rsidRPr="005A7A48" w:rsidRDefault="00BB5054" w:rsidP="002F4A0E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 xml:space="preserve">Познавательные </w:t>
      </w:r>
      <w:r w:rsidRPr="005A7A48">
        <w:rPr>
          <w:rFonts w:ascii="Times New Roman" w:hAnsi="Times New Roman"/>
          <w:sz w:val="28"/>
          <w:szCs w:val="28"/>
        </w:rPr>
        <w:t xml:space="preserve">формы взаимодействия с родителями: </w:t>
      </w:r>
      <w:r>
        <w:rPr>
          <w:rFonts w:ascii="Times New Roman" w:hAnsi="Times New Roman"/>
          <w:sz w:val="28"/>
          <w:szCs w:val="28"/>
        </w:rPr>
        <w:t xml:space="preserve">проводимые </w:t>
      </w:r>
      <w:r w:rsidRPr="005A7A48">
        <w:rPr>
          <w:rFonts w:ascii="Times New Roman" w:hAnsi="Times New Roman"/>
          <w:bCs/>
          <w:sz w:val="28"/>
          <w:szCs w:val="28"/>
        </w:rPr>
        <w:t>тематические консультации</w:t>
      </w:r>
      <w:r>
        <w:rPr>
          <w:rFonts w:ascii="Times New Roman" w:hAnsi="Times New Roman"/>
          <w:sz w:val="28"/>
          <w:szCs w:val="28"/>
        </w:rPr>
        <w:t>, имеют цель</w:t>
      </w:r>
      <w:r w:rsidRPr="005A7A48">
        <w:rPr>
          <w:rFonts w:ascii="Times New Roman" w:hAnsi="Times New Roman"/>
          <w:sz w:val="28"/>
          <w:szCs w:val="28"/>
        </w:rPr>
        <w:t xml:space="preserve"> дать родителям квалифицированный совет. Консультации были плановыми и неплановыми, индивидуальными и групповыми</w:t>
      </w:r>
      <w:r>
        <w:rPr>
          <w:noProof/>
        </w:rPr>
        <w:pict>
          <v:line id="Прямая соединительная линия 32" o:spid="_x0000_s1026" style="position:absolute;left:0;text-align:left;z-index:251658240;visibility:visible;mso-wrap-distance-left:3.17497mm;mso-wrap-distance-right:3.17497mm;mso-position-horizontal-relative:margin;mso-position-vertical-relative:text" from="724.3pt,-2.4pt" to="724.3pt,5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" o:allowincell="f" strokeweight=".5pt">
            <w10:wrap anchorx="margin"/>
          </v:line>
        </w:pict>
      </w:r>
      <w:r>
        <w:rPr>
          <w:noProof/>
        </w:rPr>
        <w:pict>
          <v:line id="Прямая соединительная линия 31" o:spid="_x0000_s1027" style="position:absolute;left:0;text-align:left;z-index:251659264;visibility:visible;mso-wrap-distance-left:3.17497mm;mso-wrap-distance-right:3.17497mm;mso-position-horizontal-relative:margin;mso-position-vertical-relative:text" from="726.7pt,280.3pt" to="726.7pt,43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" o:allowincell="f" strokeweight=".95pt">
            <w10:wrap anchorx="margin"/>
          </v:line>
        </w:pict>
      </w:r>
      <w:r>
        <w:rPr>
          <w:noProof/>
        </w:rPr>
        <w:pict>
          <v:line id="Прямая соединительная линия 30" o:spid="_x0000_s1028" style="position:absolute;left:0;text-align:left;z-index:251660288;visibility:visible;mso-wrap-distance-left:3.17497mm;mso-wrap-distance-right:3.17497mm;mso-position-horizontal-relative:margin;mso-position-vertical-relative:text" from="734.9pt,-30.25pt" to="734.9pt,54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" o:allowincell="f" strokeweight=".5pt">
            <w10:wrap anchorx="margin"/>
          </v:line>
        </w:pict>
      </w:r>
      <w:r>
        <w:rPr>
          <w:noProof/>
        </w:rPr>
        <w:pict>
          <v:line id="Прямая соединительная линия 29" o:spid="_x0000_s1029" style="position:absolute;left:0;text-align:left;z-index:251661312;visibility:visible;mso-wrap-distance-left:3.17497mm;mso-wrap-distance-right:3.17497mm;mso-position-horizontal-relative:margin;mso-position-vertical-relative:text" from="742.1pt,476.65pt" to="742.1pt,49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" o:allowincell="f" strokeweight=".5pt">
            <w10:wrap anchorx="margin"/>
          </v:line>
        </w:pict>
      </w:r>
      <w:r w:rsidRPr="005A7A48">
        <w:rPr>
          <w:rFonts w:ascii="Times New Roman" w:hAnsi="Times New Roman"/>
          <w:sz w:val="28"/>
          <w:szCs w:val="28"/>
        </w:rPr>
        <w:t xml:space="preserve">. </w:t>
      </w:r>
    </w:p>
    <w:p w:rsidR="00BB5054" w:rsidRPr="005A7A48" w:rsidRDefault="00BB5054" w:rsidP="002F4A0E">
      <w:pPr>
        <w:shd w:val="clear" w:color="auto" w:fill="FFFFFF"/>
        <w:spacing w:after="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>Педагог проводит</w:t>
      </w:r>
      <w:r w:rsidRPr="005A7A48">
        <w:rPr>
          <w:rFonts w:ascii="Times New Roman" w:hAnsi="Times New Roman"/>
          <w:bCs/>
          <w:sz w:val="28"/>
          <w:szCs w:val="28"/>
        </w:rPr>
        <w:t xml:space="preserve"> родительские конференции</w:t>
      </w:r>
      <w:r w:rsidRPr="005A7A48">
        <w:rPr>
          <w:rFonts w:ascii="Times New Roman" w:hAnsi="Times New Roman"/>
          <w:sz w:val="28"/>
          <w:szCs w:val="28"/>
        </w:rPr>
        <w:t xml:space="preserve">, в которых </w:t>
      </w:r>
      <w:r>
        <w:rPr>
          <w:rFonts w:ascii="Times New Roman" w:hAnsi="Times New Roman"/>
          <w:sz w:val="28"/>
          <w:szCs w:val="28"/>
        </w:rPr>
        <w:t>участвуют</w:t>
      </w:r>
      <w:r w:rsidRPr="005A7A48">
        <w:rPr>
          <w:rFonts w:ascii="Times New Roman" w:hAnsi="Times New Roman"/>
          <w:sz w:val="28"/>
          <w:szCs w:val="28"/>
        </w:rPr>
        <w:t xml:space="preserve"> педагоги, учителя, родители, специалис</w:t>
      </w:r>
      <w:r>
        <w:rPr>
          <w:rFonts w:ascii="Times New Roman" w:hAnsi="Times New Roman"/>
          <w:sz w:val="28"/>
          <w:szCs w:val="28"/>
        </w:rPr>
        <w:t xml:space="preserve">ты, гости. Темы конференций </w:t>
      </w:r>
      <w:r w:rsidRPr="005A7A48">
        <w:rPr>
          <w:rFonts w:ascii="Times New Roman" w:hAnsi="Times New Roman"/>
          <w:sz w:val="28"/>
          <w:szCs w:val="28"/>
        </w:rPr>
        <w:t>посвящены физическому, умственному, эстетическому, нравственному воспитанию детей, а также тем вопросам, которые  были наиболее актуальны,  интересовали родителей.</w:t>
      </w:r>
    </w:p>
    <w:p w:rsidR="00BB5054" w:rsidRPr="005A7A48" w:rsidRDefault="00BB5054" w:rsidP="002F4A0E">
      <w:pPr>
        <w:shd w:val="clear" w:color="auto" w:fill="FFFFFF"/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 xml:space="preserve">Услугами </w:t>
      </w:r>
      <w:r w:rsidRPr="005A7A48">
        <w:rPr>
          <w:rFonts w:ascii="Times New Roman" w:hAnsi="Times New Roman"/>
          <w:bCs/>
          <w:sz w:val="28"/>
          <w:szCs w:val="28"/>
        </w:rPr>
        <w:t>библиотечки для родителей при ДОУ</w:t>
      </w:r>
      <w:r>
        <w:rPr>
          <w:rFonts w:ascii="Times New Roman" w:hAnsi="Times New Roman"/>
          <w:sz w:val="28"/>
          <w:szCs w:val="28"/>
        </w:rPr>
        <w:t xml:space="preserve"> пользуются</w:t>
      </w:r>
      <w:r w:rsidRPr="005A7A48">
        <w:rPr>
          <w:rFonts w:ascii="Times New Roman" w:hAnsi="Times New Roman"/>
          <w:sz w:val="28"/>
          <w:szCs w:val="28"/>
        </w:rPr>
        <w:t xml:space="preserve"> родители детей, не посещающих детский сад.</w:t>
      </w:r>
    </w:p>
    <w:p w:rsidR="00BB5054" w:rsidRPr="005A7A48" w:rsidRDefault="00BB5054" w:rsidP="002F4A0E">
      <w:pPr>
        <w:shd w:val="clear" w:color="auto" w:fill="FFFFFF"/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bCs/>
          <w:sz w:val="28"/>
          <w:szCs w:val="28"/>
        </w:rPr>
        <w:t>Наглядная пропаганда</w:t>
      </w:r>
      <w:r w:rsidRPr="005A7A48">
        <w:rPr>
          <w:rFonts w:ascii="Times New Roman" w:hAnsi="Times New Roman"/>
          <w:sz w:val="28"/>
          <w:szCs w:val="28"/>
        </w:rPr>
        <w:t xml:space="preserve">  по знакомству родителей с жизнью дет</w:t>
      </w:r>
      <w:r>
        <w:rPr>
          <w:rFonts w:ascii="Times New Roman" w:hAnsi="Times New Roman"/>
          <w:sz w:val="28"/>
          <w:szCs w:val="28"/>
        </w:rPr>
        <w:t>ей в детском саду осуществляется</w:t>
      </w:r>
      <w:r w:rsidRPr="005A7A48">
        <w:rPr>
          <w:rFonts w:ascii="Times New Roman" w:hAnsi="Times New Roman"/>
          <w:sz w:val="28"/>
          <w:szCs w:val="28"/>
        </w:rPr>
        <w:t xml:space="preserve"> с помощью </w:t>
      </w:r>
      <w:r w:rsidRPr="005A7A48">
        <w:rPr>
          <w:rFonts w:ascii="Times New Roman" w:hAnsi="Times New Roman"/>
          <w:iCs/>
          <w:sz w:val="28"/>
          <w:szCs w:val="28"/>
        </w:rPr>
        <w:t xml:space="preserve">родительского уголка, который </w:t>
      </w:r>
      <w:r w:rsidRPr="005A7A48">
        <w:rPr>
          <w:rFonts w:ascii="Times New Roman" w:hAnsi="Times New Roman"/>
          <w:sz w:val="28"/>
          <w:szCs w:val="28"/>
        </w:rPr>
        <w:t>содержал планшет с информацией педагога-психолога  и учите</w:t>
      </w:r>
      <w:r>
        <w:rPr>
          <w:rFonts w:ascii="Times New Roman" w:hAnsi="Times New Roman"/>
          <w:sz w:val="28"/>
          <w:szCs w:val="28"/>
        </w:rPr>
        <w:t>ля-логопеда. Родители обращаются</w:t>
      </w:r>
      <w:r w:rsidRPr="005A7A48">
        <w:rPr>
          <w:rFonts w:ascii="Times New Roman" w:hAnsi="Times New Roman"/>
          <w:sz w:val="28"/>
          <w:szCs w:val="28"/>
        </w:rPr>
        <w:t xml:space="preserve"> с каким-то предложением к другим родителям (давайте, сводим детей</w:t>
      </w:r>
      <w:r>
        <w:rPr>
          <w:rFonts w:ascii="Times New Roman" w:hAnsi="Times New Roman"/>
          <w:sz w:val="28"/>
          <w:szCs w:val="28"/>
        </w:rPr>
        <w:t xml:space="preserve"> на экскурсию по городу), делятся</w:t>
      </w:r>
      <w:r w:rsidRPr="005A7A48">
        <w:rPr>
          <w:rFonts w:ascii="Times New Roman" w:hAnsi="Times New Roman"/>
          <w:sz w:val="28"/>
          <w:szCs w:val="28"/>
        </w:rPr>
        <w:t xml:space="preserve"> опытом (например, профилактика простуды), информацией (в выставочном зале библиотеки проходит неделя детской книги), советом (возможно, кулинарным рецепт</w:t>
      </w:r>
      <w:r>
        <w:rPr>
          <w:rFonts w:ascii="Times New Roman" w:hAnsi="Times New Roman"/>
          <w:sz w:val="28"/>
          <w:szCs w:val="28"/>
        </w:rPr>
        <w:t>ом) и т.д. Страничка заполняется</w:t>
      </w:r>
      <w:r w:rsidRPr="005A7A48">
        <w:rPr>
          <w:rFonts w:ascii="Times New Roman" w:hAnsi="Times New Roman"/>
          <w:sz w:val="28"/>
          <w:szCs w:val="28"/>
        </w:rPr>
        <w:t xml:space="preserve"> и по желанию роди</w:t>
      </w:r>
      <w:r>
        <w:rPr>
          <w:rFonts w:ascii="Times New Roman" w:hAnsi="Times New Roman"/>
          <w:sz w:val="28"/>
          <w:szCs w:val="28"/>
        </w:rPr>
        <w:t>телей (для этого разрабатывается анкета или проводитсяустный опрос), решение принимает</w:t>
      </w:r>
      <w:r w:rsidRPr="005A7A48">
        <w:rPr>
          <w:rFonts w:ascii="Times New Roman" w:hAnsi="Times New Roman"/>
          <w:sz w:val="28"/>
          <w:szCs w:val="28"/>
        </w:rPr>
        <w:t xml:space="preserve"> родительское собрание.</w:t>
      </w:r>
    </w:p>
    <w:p w:rsidR="00BB5054" w:rsidRPr="005A7A48" w:rsidRDefault="00BB5054" w:rsidP="002F4A0E">
      <w:pPr>
        <w:shd w:val="clear" w:color="auto" w:fill="FFFFFF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</w:r>
      <w:r w:rsidRPr="005A7A48">
        <w:rPr>
          <w:rFonts w:ascii="Times New Roman" w:hAnsi="Times New Roman"/>
          <w:bCs/>
          <w:sz w:val="28"/>
          <w:szCs w:val="28"/>
        </w:rPr>
        <w:t>Педагогический совет</w:t>
      </w:r>
      <w:r>
        <w:rPr>
          <w:rFonts w:ascii="Times New Roman" w:hAnsi="Times New Roman"/>
          <w:bCs/>
          <w:sz w:val="28"/>
          <w:szCs w:val="28"/>
        </w:rPr>
        <w:t xml:space="preserve"> с участием родителей проводится</w:t>
      </w:r>
      <w:r w:rsidRPr="005A7A48">
        <w:rPr>
          <w:rFonts w:ascii="Times New Roman" w:hAnsi="Times New Roman"/>
          <w:bCs/>
          <w:sz w:val="28"/>
          <w:szCs w:val="28"/>
        </w:rPr>
        <w:t xml:space="preserve"> с целью </w:t>
      </w:r>
      <w:r w:rsidRPr="005A7A48">
        <w:rPr>
          <w:rFonts w:ascii="Times New Roman" w:hAnsi="Times New Roman"/>
          <w:sz w:val="28"/>
          <w:szCs w:val="28"/>
        </w:rPr>
        <w:t>привлечь родителей к активному осмыслению проблем воспитания детей в семье на основе учета их индивидуальных потребностей.</w:t>
      </w:r>
    </w:p>
    <w:p w:rsidR="00BB5054" w:rsidRPr="005A7A48" w:rsidRDefault="00BB5054" w:rsidP="002F4A0E">
      <w:pPr>
        <w:shd w:val="clear" w:color="auto" w:fill="FFFFFF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</w:r>
      <w:r w:rsidRPr="005A7A48">
        <w:rPr>
          <w:rFonts w:ascii="Times New Roman" w:hAnsi="Times New Roman"/>
          <w:bCs/>
          <w:sz w:val="28"/>
          <w:szCs w:val="28"/>
        </w:rPr>
        <w:t>Психолого-педагогические беседы с родителями</w:t>
      </w:r>
      <w:r>
        <w:rPr>
          <w:rFonts w:ascii="Times New Roman" w:hAnsi="Times New Roman"/>
          <w:sz w:val="28"/>
          <w:szCs w:val="28"/>
        </w:rPr>
        <w:t xml:space="preserve"> проводят</w:t>
      </w:r>
      <w:r w:rsidRPr="005A7A48">
        <w:rPr>
          <w:rFonts w:ascii="Times New Roman" w:hAnsi="Times New Roman"/>
          <w:sz w:val="28"/>
          <w:szCs w:val="28"/>
        </w:rPr>
        <w:t xml:space="preserve"> для установления связи с семьёй с целью оказать родителям своевременную психологическую помощь по тому или иному во</w:t>
      </w:r>
      <w:r>
        <w:rPr>
          <w:rFonts w:ascii="Times New Roman" w:hAnsi="Times New Roman"/>
          <w:sz w:val="28"/>
          <w:szCs w:val="28"/>
        </w:rPr>
        <w:t>просу воспитания, способствуют</w:t>
      </w:r>
      <w:r w:rsidRPr="005A7A48">
        <w:rPr>
          <w:rFonts w:ascii="Times New Roman" w:hAnsi="Times New Roman"/>
          <w:sz w:val="28"/>
          <w:szCs w:val="28"/>
        </w:rPr>
        <w:t xml:space="preserve"> достижению единой точки зрения по этим вопросам.</w:t>
      </w:r>
    </w:p>
    <w:p w:rsidR="00BB5054" w:rsidRPr="005A7A48" w:rsidRDefault="00BB5054" w:rsidP="002F4A0E">
      <w:pPr>
        <w:shd w:val="clear" w:color="auto" w:fill="FFFFFF"/>
        <w:spacing w:after="0"/>
        <w:ind w:right="7" w:firstLine="408"/>
        <w:jc w:val="both"/>
        <w:rPr>
          <w:rFonts w:ascii="Times New Roman" w:hAnsi="Times New Roman"/>
          <w:spacing w:val="5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5A7A48">
        <w:rPr>
          <w:rFonts w:ascii="Times New Roman" w:hAnsi="Times New Roman"/>
          <w:sz w:val="28"/>
          <w:szCs w:val="28"/>
        </w:rPr>
        <w:t>При проведении бе</w:t>
      </w:r>
      <w:r>
        <w:rPr>
          <w:rFonts w:ascii="Times New Roman" w:hAnsi="Times New Roman"/>
          <w:sz w:val="28"/>
          <w:szCs w:val="28"/>
        </w:rPr>
        <w:t>седы выбирают</w:t>
      </w:r>
      <w:r w:rsidRPr="005A7A48">
        <w:rPr>
          <w:rFonts w:ascii="Times New Roman" w:hAnsi="Times New Roman"/>
          <w:sz w:val="28"/>
          <w:szCs w:val="28"/>
        </w:rPr>
        <w:t xml:space="preserve"> наибол</w:t>
      </w:r>
      <w:r>
        <w:rPr>
          <w:rFonts w:ascii="Times New Roman" w:hAnsi="Times New Roman"/>
          <w:sz w:val="28"/>
          <w:szCs w:val="28"/>
        </w:rPr>
        <w:t>ее подходящие условия и начинают</w:t>
      </w:r>
      <w:r w:rsidRPr="005A7A48">
        <w:rPr>
          <w:rFonts w:ascii="Times New Roman" w:hAnsi="Times New Roman"/>
          <w:sz w:val="28"/>
          <w:szCs w:val="28"/>
        </w:rPr>
        <w:t xml:space="preserve"> ее с нейтра</w:t>
      </w:r>
      <w:r>
        <w:rPr>
          <w:rFonts w:ascii="Times New Roman" w:hAnsi="Times New Roman"/>
          <w:sz w:val="28"/>
          <w:szCs w:val="28"/>
        </w:rPr>
        <w:t>льных вопросов, затем переходят</w:t>
      </w:r>
      <w:r w:rsidRPr="005A7A48">
        <w:rPr>
          <w:rFonts w:ascii="Times New Roman" w:hAnsi="Times New Roman"/>
          <w:sz w:val="28"/>
          <w:szCs w:val="28"/>
        </w:rPr>
        <w:t xml:space="preserve"> непосредственно к главным темам.</w:t>
      </w:r>
    </w:p>
    <w:p w:rsidR="00BB5054" w:rsidRPr="005A7A48" w:rsidRDefault="00BB5054" w:rsidP="002F4A0E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Проходило знакомство</w:t>
      </w:r>
      <w:r w:rsidRPr="005A7A48">
        <w:rPr>
          <w:rFonts w:ascii="Times New Roman" w:hAnsi="Times New Roman"/>
          <w:sz w:val="28"/>
          <w:szCs w:val="28"/>
        </w:rPr>
        <w:t xml:space="preserve"> родителей с возрастными и психологическими особенностями детей дошкольного возраста, методами и приёмами воспитания.</w:t>
      </w:r>
    </w:p>
    <w:p w:rsidR="00BB5054" w:rsidRPr="005A7A48" w:rsidRDefault="00BB5054" w:rsidP="002F4A0E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 xml:space="preserve">На </w:t>
      </w:r>
      <w:r>
        <w:rPr>
          <w:rFonts w:ascii="Times New Roman" w:hAnsi="Times New Roman"/>
          <w:sz w:val="28"/>
          <w:szCs w:val="28"/>
        </w:rPr>
        <w:t>информационные стенды выставлялись</w:t>
      </w:r>
      <w:r w:rsidRPr="005A7A48">
        <w:rPr>
          <w:rFonts w:ascii="Times New Roman" w:hAnsi="Times New Roman"/>
          <w:sz w:val="28"/>
          <w:szCs w:val="28"/>
        </w:rPr>
        <w:t xml:space="preserve"> актуальные м</w:t>
      </w:r>
      <w:r>
        <w:rPr>
          <w:rFonts w:ascii="Times New Roman" w:hAnsi="Times New Roman"/>
          <w:sz w:val="28"/>
          <w:szCs w:val="28"/>
        </w:rPr>
        <w:t>атериалы, которые постоянно обновляются</w:t>
      </w:r>
      <w:r w:rsidRPr="005A7A48">
        <w:rPr>
          <w:rFonts w:ascii="Times New Roman" w:hAnsi="Times New Roman"/>
          <w:sz w:val="28"/>
          <w:szCs w:val="28"/>
        </w:rPr>
        <w:t>.</w:t>
      </w:r>
    </w:p>
    <w:p w:rsidR="00BB5054" w:rsidRPr="005A7A48" w:rsidRDefault="00BB5054" w:rsidP="002F4A0E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Папки-передвижки передаются</w:t>
      </w:r>
      <w:r w:rsidRPr="005A7A48">
        <w:rPr>
          <w:rFonts w:ascii="Times New Roman" w:hAnsi="Times New Roman"/>
          <w:sz w:val="28"/>
          <w:szCs w:val="28"/>
        </w:rPr>
        <w:t xml:space="preserve"> во временное пользование родителям домой. В </w:t>
      </w:r>
      <w:r>
        <w:rPr>
          <w:rFonts w:ascii="Times New Roman" w:hAnsi="Times New Roman"/>
          <w:sz w:val="28"/>
          <w:szCs w:val="28"/>
        </w:rPr>
        <w:t>спокойной обстановке они изучают</w:t>
      </w:r>
      <w:r w:rsidRPr="005A7A48">
        <w:rPr>
          <w:rFonts w:ascii="Times New Roman" w:hAnsi="Times New Roman"/>
          <w:sz w:val="28"/>
          <w:szCs w:val="28"/>
        </w:rPr>
        <w:t xml:space="preserve"> сод</w:t>
      </w:r>
      <w:r>
        <w:rPr>
          <w:rFonts w:ascii="Times New Roman" w:hAnsi="Times New Roman"/>
          <w:sz w:val="28"/>
          <w:szCs w:val="28"/>
        </w:rPr>
        <w:t>ержимое папки и затем возвращают</w:t>
      </w:r>
      <w:r w:rsidRPr="005A7A48">
        <w:rPr>
          <w:rFonts w:ascii="Times New Roman" w:hAnsi="Times New Roman"/>
          <w:sz w:val="28"/>
          <w:szCs w:val="28"/>
        </w:rPr>
        <w:t xml:space="preserve">  в детский сад. После этого пров</w:t>
      </w:r>
      <w:r>
        <w:rPr>
          <w:rFonts w:ascii="Times New Roman" w:hAnsi="Times New Roman"/>
          <w:sz w:val="28"/>
          <w:szCs w:val="28"/>
        </w:rPr>
        <w:t>одились беседы, с выяснением их мнения</w:t>
      </w:r>
      <w:r w:rsidRPr="005A7A48">
        <w:rPr>
          <w:rFonts w:ascii="Times New Roman" w:hAnsi="Times New Roman"/>
          <w:sz w:val="28"/>
          <w:szCs w:val="28"/>
        </w:rPr>
        <w:t>: что заинтересовало, что еще они хотели бы узнать, какой материал, с их точки зрения, необходимо добавить в па</w:t>
      </w:r>
      <w:r>
        <w:rPr>
          <w:rFonts w:ascii="Times New Roman" w:hAnsi="Times New Roman"/>
          <w:sz w:val="28"/>
          <w:szCs w:val="28"/>
        </w:rPr>
        <w:t>пку. В содержимое папки включаются</w:t>
      </w:r>
      <w:r w:rsidRPr="005A7A48">
        <w:rPr>
          <w:rFonts w:ascii="Times New Roman" w:hAnsi="Times New Roman"/>
          <w:sz w:val="28"/>
          <w:szCs w:val="28"/>
        </w:rPr>
        <w:t xml:space="preserve">  памятки родителям, вырезки из газет и журналов, материалы о возрастных и индивидуальных особенностя</w:t>
      </w:r>
      <w:r>
        <w:rPr>
          <w:rFonts w:ascii="Times New Roman" w:hAnsi="Times New Roman"/>
          <w:sz w:val="28"/>
          <w:szCs w:val="28"/>
        </w:rPr>
        <w:t>х детей и др. Папки  формируются</w:t>
      </w:r>
      <w:r w:rsidRPr="005A7A48">
        <w:rPr>
          <w:rFonts w:ascii="Times New Roman" w:hAnsi="Times New Roman"/>
          <w:sz w:val="28"/>
          <w:szCs w:val="28"/>
        </w:rPr>
        <w:t xml:space="preserve"> по тематическому или возрастному принципу.</w:t>
      </w:r>
    </w:p>
    <w:p w:rsidR="00BB5054" w:rsidRPr="005A7A48" w:rsidRDefault="00BB5054" w:rsidP="002F4A0E">
      <w:pPr>
        <w:widowControl w:val="0"/>
        <w:shd w:val="clear" w:color="auto" w:fill="FFFFFF"/>
        <w:tabs>
          <w:tab w:val="left" w:pos="509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iCs/>
          <w:sz w:val="28"/>
          <w:szCs w:val="28"/>
        </w:rPr>
        <w:t>Служба психолого-педагог</w:t>
      </w:r>
      <w:r>
        <w:rPr>
          <w:rFonts w:ascii="Times New Roman" w:hAnsi="Times New Roman"/>
          <w:iCs/>
          <w:sz w:val="28"/>
          <w:szCs w:val="28"/>
        </w:rPr>
        <w:t>ического сопровождения выпускает</w:t>
      </w:r>
      <w:r w:rsidRPr="005A7A48">
        <w:rPr>
          <w:rFonts w:ascii="Times New Roman" w:hAnsi="Times New Roman"/>
          <w:iCs/>
          <w:sz w:val="28"/>
          <w:szCs w:val="28"/>
        </w:rPr>
        <w:t xml:space="preserve"> газету «Родите</w:t>
      </w:r>
      <w:r>
        <w:rPr>
          <w:rFonts w:ascii="Times New Roman" w:hAnsi="Times New Roman"/>
          <w:iCs/>
          <w:sz w:val="28"/>
          <w:szCs w:val="28"/>
        </w:rPr>
        <w:t>лям о нас», где родители знакомятся</w:t>
      </w:r>
      <w:r w:rsidRPr="005A7A48">
        <w:rPr>
          <w:rFonts w:ascii="Times New Roman" w:hAnsi="Times New Roman"/>
          <w:iCs/>
          <w:sz w:val="28"/>
          <w:szCs w:val="28"/>
        </w:rPr>
        <w:t xml:space="preserve"> с информацией о том, как дети развиваются, какие занятия с ними проводят специалисты и т.д. </w:t>
      </w:r>
    </w:p>
    <w:p w:rsidR="00BB5054" w:rsidRPr="005A7A48" w:rsidRDefault="00BB5054" w:rsidP="002F4A0E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Таким образом, использование наглядно-ин</w:t>
      </w:r>
      <w:r>
        <w:rPr>
          <w:rFonts w:ascii="Times New Roman" w:hAnsi="Times New Roman"/>
          <w:sz w:val="28"/>
          <w:szCs w:val="28"/>
        </w:rPr>
        <w:t>формационных форм общения играет</w:t>
      </w:r>
      <w:r w:rsidRPr="005A7A48">
        <w:rPr>
          <w:rFonts w:ascii="Times New Roman" w:hAnsi="Times New Roman"/>
          <w:sz w:val="28"/>
          <w:szCs w:val="28"/>
        </w:rPr>
        <w:t xml:space="preserve"> важную роль в формировании психолого-педагогической ку</w:t>
      </w:r>
      <w:r>
        <w:rPr>
          <w:rFonts w:ascii="Times New Roman" w:hAnsi="Times New Roman"/>
          <w:sz w:val="28"/>
          <w:szCs w:val="28"/>
        </w:rPr>
        <w:t>льтуры родителей, способствует</w:t>
      </w:r>
      <w:r w:rsidRPr="005A7A48">
        <w:rPr>
          <w:rFonts w:ascii="Times New Roman" w:hAnsi="Times New Roman"/>
          <w:sz w:val="28"/>
          <w:szCs w:val="28"/>
        </w:rPr>
        <w:t xml:space="preserve"> возникновению и развитию у них  интереса к особенностям воспитания детей в дошкольном учреждении, изучению психологической и педагогической литературы, обогащения их знания.</w:t>
      </w:r>
    </w:p>
    <w:p w:rsidR="00BB5054" w:rsidRPr="005A7A48" w:rsidRDefault="00BB5054" w:rsidP="002F4A0E">
      <w:pPr>
        <w:shd w:val="clear" w:color="auto" w:fill="FFFFFF"/>
        <w:spacing w:after="0"/>
        <w:ind w:right="7" w:firstLine="1"/>
        <w:jc w:val="both"/>
        <w:rPr>
          <w:rFonts w:ascii="Times New Roman" w:hAnsi="Times New Roman"/>
          <w:spacing w:val="5"/>
          <w:sz w:val="28"/>
          <w:szCs w:val="28"/>
        </w:rPr>
      </w:pPr>
      <w:r>
        <w:rPr>
          <w:rFonts w:ascii="Times New Roman" w:hAnsi="Times New Roman"/>
          <w:spacing w:val="5"/>
          <w:sz w:val="28"/>
          <w:szCs w:val="28"/>
        </w:rPr>
        <w:tab/>
      </w:r>
      <w:r w:rsidRPr="005A7A48">
        <w:rPr>
          <w:rFonts w:ascii="Times New Roman" w:hAnsi="Times New Roman"/>
          <w:spacing w:val="5"/>
          <w:sz w:val="28"/>
          <w:szCs w:val="28"/>
        </w:rPr>
        <w:t>Библи</w:t>
      </w:r>
      <w:r>
        <w:rPr>
          <w:rFonts w:ascii="Times New Roman" w:hAnsi="Times New Roman"/>
          <w:spacing w:val="5"/>
          <w:sz w:val="28"/>
          <w:szCs w:val="28"/>
        </w:rPr>
        <w:t>отека  игр, которая предполагает постоянное участие</w:t>
      </w:r>
      <w:r w:rsidRPr="005A7A48">
        <w:rPr>
          <w:rFonts w:ascii="Times New Roman" w:hAnsi="Times New Roman"/>
          <w:spacing w:val="5"/>
          <w:sz w:val="28"/>
          <w:szCs w:val="28"/>
        </w:rPr>
        <w:t xml:space="preserve"> взро</w:t>
      </w:r>
      <w:r>
        <w:rPr>
          <w:rFonts w:ascii="Times New Roman" w:hAnsi="Times New Roman"/>
          <w:spacing w:val="5"/>
          <w:sz w:val="28"/>
          <w:szCs w:val="28"/>
        </w:rPr>
        <w:t>слого в играх с детьми подводит</w:t>
      </w:r>
      <w:r w:rsidRPr="005A7A48">
        <w:rPr>
          <w:rFonts w:ascii="Times New Roman" w:hAnsi="Times New Roman"/>
          <w:spacing w:val="5"/>
          <w:sz w:val="28"/>
          <w:szCs w:val="28"/>
        </w:rPr>
        <w:t xml:space="preserve"> родителей к общению с ребёнком. </w:t>
      </w:r>
    </w:p>
    <w:p w:rsidR="00BB5054" w:rsidRPr="005A7A48" w:rsidRDefault="00BB5054" w:rsidP="002F4A0E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Экскурсия, анкетирование, высказывания в форме “Мы рекомендуем», «Мы просим Вас», «Давайте попробуем вместе», « Нам это удастся только с Вашей помощь», и многие другие “хи</w:t>
      </w:r>
      <w:r>
        <w:rPr>
          <w:rFonts w:ascii="Times New Roman" w:hAnsi="Times New Roman"/>
          <w:sz w:val="28"/>
          <w:szCs w:val="28"/>
        </w:rPr>
        <w:t>трости” - все это способствует</w:t>
      </w:r>
      <w:r w:rsidRPr="005A7A48">
        <w:rPr>
          <w:rFonts w:ascii="Times New Roman" w:hAnsi="Times New Roman"/>
          <w:sz w:val="28"/>
          <w:szCs w:val="28"/>
        </w:rPr>
        <w:t xml:space="preserve"> установлению доверительных отношений между родителями и коллективом детского сада.</w:t>
      </w:r>
    </w:p>
    <w:p w:rsidR="00BB5054" w:rsidRPr="005A7A48" w:rsidRDefault="00BB5054" w:rsidP="002F4A0E">
      <w:pPr>
        <w:shd w:val="clear" w:color="auto" w:fill="FFFFFF"/>
        <w:spacing w:after="0"/>
        <w:ind w:right="7" w:firstLine="70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Благодаря налаживанию сотрудничества психологической службы, воспитателей и р</w:t>
      </w:r>
      <w:r>
        <w:rPr>
          <w:rFonts w:ascii="Times New Roman" w:hAnsi="Times New Roman"/>
          <w:sz w:val="28"/>
          <w:szCs w:val="28"/>
        </w:rPr>
        <w:t>одителей постепенно определяется</w:t>
      </w:r>
      <w:r w:rsidRPr="005A7A48">
        <w:rPr>
          <w:rFonts w:ascii="Times New Roman" w:hAnsi="Times New Roman"/>
          <w:sz w:val="28"/>
          <w:szCs w:val="28"/>
        </w:rPr>
        <w:t xml:space="preserve"> проблема в</w:t>
      </w:r>
      <w:r>
        <w:rPr>
          <w:rFonts w:ascii="Times New Roman" w:hAnsi="Times New Roman"/>
          <w:sz w:val="28"/>
          <w:szCs w:val="28"/>
        </w:rPr>
        <w:t xml:space="preserve"> семье, которую взрослые считают</w:t>
      </w:r>
      <w:r w:rsidRPr="005A7A48">
        <w:rPr>
          <w:rFonts w:ascii="Times New Roman" w:hAnsi="Times New Roman"/>
          <w:sz w:val="28"/>
          <w:szCs w:val="28"/>
        </w:rPr>
        <w:t xml:space="preserve"> наиболее важной причиной, мешающей занимат</w:t>
      </w:r>
      <w:r>
        <w:rPr>
          <w:rFonts w:ascii="Times New Roman" w:hAnsi="Times New Roman"/>
          <w:sz w:val="28"/>
          <w:szCs w:val="28"/>
        </w:rPr>
        <w:t>ься с ребёнком. Затем показываются</w:t>
      </w:r>
      <w:r w:rsidRPr="005A7A48">
        <w:rPr>
          <w:rFonts w:ascii="Times New Roman" w:hAnsi="Times New Roman"/>
          <w:sz w:val="28"/>
          <w:szCs w:val="28"/>
        </w:rPr>
        <w:t xml:space="preserve"> возможности её решени</w:t>
      </w:r>
      <w:r>
        <w:rPr>
          <w:rFonts w:ascii="Times New Roman" w:hAnsi="Times New Roman"/>
          <w:sz w:val="28"/>
          <w:szCs w:val="28"/>
        </w:rPr>
        <w:t xml:space="preserve">я. Активность родителей возрастает, так как они  </w:t>
      </w:r>
      <w:r w:rsidRPr="005A7A48">
        <w:rPr>
          <w:rFonts w:ascii="Times New Roman" w:hAnsi="Times New Roman"/>
          <w:sz w:val="28"/>
          <w:szCs w:val="28"/>
        </w:rPr>
        <w:t xml:space="preserve"> осведомлены о результатах своих усилий</w:t>
      </w:r>
      <w:r>
        <w:rPr>
          <w:rFonts w:ascii="Times New Roman" w:hAnsi="Times New Roman"/>
          <w:sz w:val="28"/>
          <w:szCs w:val="28"/>
        </w:rPr>
        <w:t>. Опыт общения с семьями показывает</w:t>
      </w:r>
      <w:r w:rsidRPr="005A7A48">
        <w:rPr>
          <w:rFonts w:ascii="Times New Roman" w:hAnsi="Times New Roman"/>
          <w:sz w:val="28"/>
          <w:szCs w:val="28"/>
        </w:rPr>
        <w:t xml:space="preserve">, что работу с родителями необходимо проводить систематично и подход к семьям должен быть индивидуальным. </w:t>
      </w:r>
    </w:p>
    <w:p w:rsidR="00BB5054" w:rsidRPr="005A7A48" w:rsidRDefault="00BB5054" w:rsidP="002F4A0E">
      <w:pPr>
        <w:shd w:val="clear" w:color="auto" w:fill="FFFFFF"/>
        <w:spacing w:after="0"/>
        <w:ind w:right="7" w:firstLine="70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На заключ</w:t>
      </w:r>
      <w:r>
        <w:rPr>
          <w:rFonts w:ascii="Times New Roman" w:hAnsi="Times New Roman"/>
          <w:sz w:val="28"/>
          <w:szCs w:val="28"/>
        </w:rPr>
        <w:t>ительном этапе  подводятся</w:t>
      </w:r>
      <w:r w:rsidRPr="005A7A48">
        <w:rPr>
          <w:rFonts w:ascii="Times New Roman" w:hAnsi="Times New Roman"/>
          <w:sz w:val="28"/>
          <w:szCs w:val="28"/>
        </w:rPr>
        <w:t xml:space="preserve"> итоги работы.</w:t>
      </w:r>
    </w:p>
    <w:p w:rsidR="00BB5054" w:rsidRPr="005A7A48" w:rsidRDefault="00BB5054" w:rsidP="002F4A0E">
      <w:pPr>
        <w:shd w:val="clear" w:color="auto" w:fill="FFFFFF"/>
        <w:spacing w:after="0"/>
        <w:ind w:right="7" w:firstLine="708"/>
        <w:jc w:val="both"/>
        <w:rPr>
          <w:rFonts w:ascii="Times New Roman" w:hAnsi="Times New Roman"/>
          <w:sz w:val="28"/>
          <w:szCs w:val="28"/>
        </w:rPr>
      </w:pPr>
    </w:p>
    <w:p w:rsidR="00BB5054" w:rsidRPr="005A7A48" w:rsidRDefault="00BB5054" w:rsidP="002F4A0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A7A48">
        <w:rPr>
          <w:rFonts w:ascii="Times New Roman" w:hAnsi="Times New Roman"/>
          <w:b/>
          <w:sz w:val="28"/>
          <w:szCs w:val="28"/>
        </w:rPr>
        <w:t>Результативность опыта работы.</w:t>
      </w:r>
    </w:p>
    <w:p w:rsidR="00BB5054" w:rsidRPr="005A7A48" w:rsidRDefault="00BB5054" w:rsidP="002F4A0E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5A7A48">
        <w:rPr>
          <w:rFonts w:ascii="Times New Roman" w:hAnsi="Times New Roman"/>
          <w:spacing w:val="7"/>
          <w:sz w:val="28"/>
          <w:szCs w:val="28"/>
        </w:rPr>
        <w:tab/>
        <w:t xml:space="preserve">Роль семьи в формировании личности ребенка является исходной, </w:t>
      </w:r>
      <w:r w:rsidRPr="005A7A48">
        <w:rPr>
          <w:rFonts w:ascii="Times New Roman" w:hAnsi="Times New Roman"/>
          <w:spacing w:val="-1"/>
          <w:sz w:val="28"/>
          <w:szCs w:val="28"/>
        </w:rPr>
        <w:t xml:space="preserve">определяющей. Одним  из основных направлений деятельности нашего ДОУ является </w:t>
      </w:r>
      <w:r w:rsidRPr="005A7A48">
        <w:rPr>
          <w:rFonts w:ascii="Times New Roman" w:hAnsi="Times New Roman"/>
          <w:spacing w:val="3"/>
          <w:sz w:val="28"/>
          <w:szCs w:val="28"/>
        </w:rPr>
        <w:t xml:space="preserve">работа службы психолого-педагогического сопровождения семьи в решении вопросов </w:t>
      </w:r>
      <w:r w:rsidRPr="005A7A48">
        <w:rPr>
          <w:rFonts w:ascii="Times New Roman" w:hAnsi="Times New Roman"/>
          <w:spacing w:val="1"/>
          <w:sz w:val="28"/>
          <w:szCs w:val="28"/>
        </w:rPr>
        <w:t xml:space="preserve">взаимодействия и развития ребенка, создание единого образовательного </w:t>
      </w:r>
      <w:r w:rsidRPr="005A7A48">
        <w:rPr>
          <w:rFonts w:ascii="Times New Roman" w:hAnsi="Times New Roman"/>
          <w:sz w:val="28"/>
          <w:szCs w:val="28"/>
        </w:rPr>
        <w:t>пространства: детский сад - семья.</w:t>
      </w:r>
    </w:p>
    <w:p w:rsidR="00BB5054" w:rsidRPr="005A7A48" w:rsidRDefault="00BB5054" w:rsidP="002F4A0E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Работа в рамках актуального психолого-пе</w:t>
      </w:r>
      <w:r>
        <w:rPr>
          <w:rFonts w:ascii="Times New Roman" w:hAnsi="Times New Roman"/>
          <w:sz w:val="28"/>
          <w:szCs w:val="28"/>
        </w:rPr>
        <w:t>дагогического опыта предполагает</w:t>
      </w:r>
      <w:r w:rsidRPr="005A7A48">
        <w:rPr>
          <w:rFonts w:ascii="Times New Roman" w:hAnsi="Times New Roman"/>
          <w:sz w:val="28"/>
          <w:szCs w:val="28"/>
        </w:rPr>
        <w:t xml:space="preserve"> достижение следующих результатов:</w:t>
      </w:r>
    </w:p>
    <w:p w:rsidR="00BB5054" w:rsidRPr="005A7A48" w:rsidRDefault="00BB5054" w:rsidP="002F4A0E">
      <w:pPr>
        <w:numPr>
          <w:ilvl w:val="0"/>
          <w:numId w:val="6"/>
        </w:numPr>
        <w:shd w:val="clear" w:color="auto" w:fill="FFFFFF"/>
        <w:tabs>
          <w:tab w:val="left" w:pos="684"/>
        </w:tabs>
        <w:spacing w:after="0"/>
        <w:ind w:firstLine="40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pacing w:val="-1"/>
          <w:sz w:val="28"/>
          <w:szCs w:val="28"/>
        </w:rPr>
        <w:t>повышение психолого-педагогической культуры родителей;</w:t>
      </w:r>
    </w:p>
    <w:p w:rsidR="00BB5054" w:rsidRPr="005A7A48" w:rsidRDefault="00BB5054" w:rsidP="002F4A0E">
      <w:pPr>
        <w:numPr>
          <w:ilvl w:val="0"/>
          <w:numId w:val="6"/>
        </w:numPr>
        <w:shd w:val="clear" w:color="auto" w:fill="FFFFFF"/>
        <w:tabs>
          <w:tab w:val="left" w:pos="684"/>
        </w:tabs>
        <w:spacing w:after="0"/>
        <w:ind w:firstLine="40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pacing w:val="5"/>
          <w:sz w:val="28"/>
          <w:szCs w:val="28"/>
        </w:rPr>
        <w:t xml:space="preserve">приобщение родителей к участию в жизни детского сада через поиск и  </w:t>
      </w:r>
      <w:r w:rsidRPr="005A7A48">
        <w:rPr>
          <w:rFonts w:ascii="Times New Roman" w:hAnsi="Times New Roman"/>
          <w:spacing w:val="-1"/>
          <w:sz w:val="28"/>
          <w:szCs w:val="28"/>
        </w:rPr>
        <w:t>внедрение наиболее эффективных форм работы;</w:t>
      </w:r>
    </w:p>
    <w:p w:rsidR="00BB5054" w:rsidRPr="005A7A48" w:rsidRDefault="00BB5054" w:rsidP="002F4A0E">
      <w:pPr>
        <w:spacing w:after="0"/>
        <w:ind w:firstLine="408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В течение 2009-2012г.г. в групповую работу родител</w:t>
      </w:r>
      <w:r>
        <w:rPr>
          <w:rFonts w:ascii="Times New Roman" w:hAnsi="Times New Roman"/>
          <w:sz w:val="28"/>
          <w:szCs w:val="28"/>
        </w:rPr>
        <w:t xml:space="preserve">ьско-детского взаимодействия </w:t>
      </w:r>
      <w:r w:rsidRPr="005A7A48">
        <w:rPr>
          <w:rFonts w:ascii="Times New Roman" w:hAnsi="Times New Roman"/>
          <w:sz w:val="28"/>
          <w:szCs w:val="28"/>
        </w:rPr>
        <w:t xml:space="preserve"> включен 51 родитель детей дошкольного возраста с недостаточным уровнем родительской компетентности. Для оценки р</w:t>
      </w:r>
      <w:r>
        <w:rPr>
          <w:rFonts w:ascii="Times New Roman" w:hAnsi="Times New Roman"/>
          <w:sz w:val="28"/>
          <w:szCs w:val="28"/>
        </w:rPr>
        <w:t>езультативности опыта применялся</w:t>
      </w:r>
      <w:r w:rsidRPr="005A7A48">
        <w:rPr>
          <w:rFonts w:ascii="Times New Roman" w:hAnsi="Times New Roman"/>
          <w:sz w:val="28"/>
          <w:szCs w:val="28"/>
        </w:rPr>
        <w:t xml:space="preserve"> метод наблюдения, психологического тестирования, анкетирования. </w:t>
      </w:r>
    </w:p>
    <w:p w:rsidR="00BB5054" w:rsidRPr="005A7A48" w:rsidRDefault="00BB5054" w:rsidP="002F4A0E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 xml:space="preserve">В результате проделанной работы родительско-детского взаимодействия,  можно сделать выводы об эффективности предлагаемой формы организации работы с родителями в рамках психолого-педагогической  деятельности. 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>Создана</w:t>
      </w:r>
      <w:r w:rsidRPr="005A7A48">
        <w:rPr>
          <w:rFonts w:ascii="Times New Roman" w:hAnsi="Times New Roman"/>
          <w:sz w:val="28"/>
          <w:szCs w:val="28"/>
        </w:rPr>
        <w:t xml:space="preserve">  система конкретных мер по просвещению семей в вопро</w:t>
      </w:r>
      <w:r>
        <w:rPr>
          <w:rFonts w:ascii="Times New Roman" w:hAnsi="Times New Roman"/>
          <w:sz w:val="28"/>
          <w:szCs w:val="28"/>
        </w:rPr>
        <w:t>сах развития и воспитания детей.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5A7A48">
        <w:rPr>
          <w:rFonts w:ascii="Times New Roman" w:hAnsi="Times New Roman"/>
          <w:sz w:val="28"/>
          <w:szCs w:val="28"/>
        </w:rPr>
        <w:t>Сформировано осознанное понимание родителями особенност</w:t>
      </w:r>
      <w:r>
        <w:rPr>
          <w:rFonts w:ascii="Times New Roman" w:hAnsi="Times New Roman"/>
          <w:sz w:val="28"/>
          <w:szCs w:val="28"/>
        </w:rPr>
        <w:t>ей  их взаимоотношений с детьми.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5A7A48">
        <w:rPr>
          <w:rFonts w:ascii="Times New Roman" w:hAnsi="Times New Roman"/>
          <w:sz w:val="28"/>
          <w:szCs w:val="28"/>
        </w:rPr>
        <w:t>В процессе взаимодействия совместной деятельност</w:t>
      </w:r>
      <w:r>
        <w:rPr>
          <w:rFonts w:ascii="Times New Roman" w:hAnsi="Times New Roman"/>
          <w:sz w:val="28"/>
          <w:szCs w:val="28"/>
        </w:rPr>
        <w:t>и взрослых и детей  выработаны</w:t>
      </w:r>
      <w:r w:rsidRPr="005A7A48">
        <w:rPr>
          <w:rFonts w:ascii="Times New Roman" w:hAnsi="Times New Roman"/>
          <w:sz w:val="28"/>
          <w:szCs w:val="28"/>
        </w:rPr>
        <w:t xml:space="preserve">   новые навыки. 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Оказана</w:t>
      </w:r>
      <w:r w:rsidRPr="005A7A48">
        <w:rPr>
          <w:rFonts w:ascii="Times New Roman" w:hAnsi="Times New Roman"/>
          <w:sz w:val="28"/>
          <w:szCs w:val="28"/>
        </w:rPr>
        <w:t xml:space="preserve"> психолого-педагогическая помощь семьям, которые не посещают детский сад. 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5A7A48">
        <w:rPr>
          <w:rFonts w:ascii="Times New Roman" w:hAnsi="Times New Roman"/>
          <w:sz w:val="28"/>
          <w:szCs w:val="28"/>
        </w:rPr>
        <w:t>Спланирована и реализована рабо</w:t>
      </w:r>
      <w:r w:rsidRPr="005A7A48">
        <w:rPr>
          <w:rFonts w:ascii="Times New Roman" w:hAnsi="Times New Roman"/>
          <w:spacing w:val="-2"/>
          <w:sz w:val="28"/>
          <w:szCs w:val="28"/>
        </w:rPr>
        <w:t xml:space="preserve">та по психолого-педагогическому, </w:t>
      </w:r>
      <w:r w:rsidRPr="005A7A48">
        <w:rPr>
          <w:rFonts w:ascii="Times New Roman" w:hAnsi="Times New Roman"/>
          <w:spacing w:val="-4"/>
          <w:sz w:val="28"/>
          <w:szCs w:val="28"/>
        </w:rPr>
        <w:t xml:space="preserve">медицинскому </w:t>
      </w:r>
      <w:r w:rsidRPr="005A7A48">
        <w:rPr>
          <w:rFonts w:ascii="Times New Roman" w:hAnsi="Times New Roman"/>
          <w:sz w:val="28"/>
          <w:szCs w:val="28"/>
        </w:rPr>
        <w:t>просвещению и повышению квалификации специалистов обра</w:t>
      </w:r>
      <w:r w:rsidRPr="005A7A48">
        <w:rPr>
          <w:rFonts w:ascii="Times New Roman" w:hAnsi="Times New Roman"/>
          <w:spacing w:val="-2"/>
          <w:sz w:val="28"/>
          <w:szCs w:val="28"/>
        </w:rPr>
        <w:t>зования</w:t>
      </w:r>
      <w:r w:rsidRPr="005A7A48">
        <w:rPr>
          <w:rFonts w:ascii="Times New Roman" w:hAnsi="Times New Roman"/>
          <w:sz w:val="28"/>
          <w:szCs w:val="28"/>
        </w:rPr>
        <w:t xml:space="preserve">, </w:t>
      </w:r>
      <w:r w:rsidRPr="005A7A48">
        <w:rPr>
          <w:rFonts w:ascii="Times New Roman" w:hAnsi="Times New Roman"/>
          <w:spacing w:val="-2"/>
          <w:sz w:val="28"/>
          <w:szCs w:val="28"/>
        </w:rPr>
        <w:t>задействованных во взаимодействии с родителями</w:t>
      </w:r>
      <w:r w:rsidRPr="005A7A48">
        <w:rPr>
          <w:rFonts w:ascii="Times New Roman" w:hAnsi="Times New Roman"/>
          <w:sz w:val="28"/>
          <w:szCs w:val="28"/>
        </w:rPr>
        <w:t>.</w:t>
      </w:r>
    </w:p>
    <w:p w:rsidR="00BB5054" w:rsidRPr="005A7A48" w:rsidRDefault="00BB5054" w:rsidP="002F4A0E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Данная форма помогает</w:t>
      </w:r>
      <w:r w:rsidRPr="005A7A48">
        <w:rPr>
          <w:rFonts w:ascii="Times New Roman" w:hAnsi="Times New Roman"/>
          <w:sz w:val="28"/>
          <w:szCs w:val="28"/>
        </w:rPr>
        <w:t xml:space="preserve"> создать оптимальные условия для повышения психологической компе</w:t>
      </w:r>
      <w:r>
        <w:rPr>
          <w:rFonts w:ascii="Times New Roman" w:hAnsi="Times New Roman"/>
          <w:sz w:val="28"/>
          <w:szCs w:val="28"/>
        </w:rPr>
        <w:t>тентности родителей, организовано</w:t>
      </w:r>
      <w:r w:rsidRPr="005A7A48">
        <w:rPr>
          <w:rFonts w:ascii="Times New Roman" w:hAnsi="Times New Roman"/>
          <w:sz w:val="28"/>
          <w:szCs w:val="28"/>
        </w:rPr>
        <w:t xml:space="preserve"> эффективное взаимодействие родителей и детей для гармонизации детско-ро</w:t>
      </w:r>
      <w:r>
        <w:rPr>
          <w:rFonts w:ascii="Times New Roman" w:hAnsi="Times New Roman"/>
          <w:sz w:val="28"/>
          <w:szCs w:val="28"/>
        </w:rPr>
        <w:t>дительских отношений, предоставлена</w:t>
      </w:r>
      <w:r w:rsidRPr="005A7A48">
        <w:rPr>
          <w:rFonts w:ascii="Times New Roman" w:hAnsi="Times New Roman"/>
          <w:sz w:val="28"/>
          <w:szCs w:val="28"/>
        </w:rPr>
        <w:t xml:space="preserve"> участникам взаимодействия возможность для реализации приобретенных навыков общения в повседневной жизни.</w:t>
      </w:r>
    </w:p>
    <w:p w:rsidR="00BB5054" w:rsidRPr="005A7A48" w:rsidRDefault="00BB5054" w:rsidP="002F4A0E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  <w:r w:rsidRPr="005A7A48">
        <w:rPr>
          <w:rFonts w:ascii="Times New Roman" w:hAnsi="Times New Roman"/>
          <w:sz w:val="28"/>
          <w:szCs w:val="28"/>
        </w:rPr>
        <w:t>Результаты психологического тестирования родителей, направленного на изучение уровня сформированных знаний о возрастно-психологических особенностях ребенка представлены на графике 1.</w:t>
      </w:r>
    </w:p>
    <w:p w:rsidR="00BB5054" w:rsidRPr="005A7A48" w:rsidRDefault="00BB5054" w:rsidP="002F4A0E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B5054" w:rsidRPr="005C57F5" w:rsidRDefault="00BB5054" w:rsidP="002F4A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57F5">
        <w:rPr>
          <w:rFonts w:ascii="Times New Roman" w:hAnsi="Times New Roman"/>
          <w:sz w:val="28"/>
          <w:szCs w:val="28"/>
        </w:rPr>
        <w:t>График 1.</w:t>
      </w:r>
    </w:p>
    <w:p w:rsidR="00BB5054" w:rsidRDefault="00BB5054" w:rsidP="002F4A0E">
      <w:pPr>
        <w:jc w:val="both"/>
        <w:rPr>
          <w:rFonts w:ascii="Times New Roman" w:hAnsi="Times New Roman"/>
          <w:sz w:val="28"/>
          <w:szCs w:val="28"/>
        </w:rPr>
      </w:pPr>
      <w:r w:rsidRPr="00B12EAB">
        <w:rPr>
          <w:noProof/>
          <w:sz w:val="24"/>
          <w:szCs w:val="24"/>
        </w:rPr>
        <w:object w:dxaOrig="9610" w:dyaOrig="40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Диаграмма 7" o:spid="_x0000_i1025" type="#_x0000_t75" style="width:489pt;height:236.25pt;visibility:visible" o:ole="">
            <v:imagedata r:id="rId7" o:title="" croptop="-2521f" cropbottom="-9297f" cropleft="-982f" cropright="-1507f"/>
            <o:lock v:ext="edit" aspectratio="f"/>
          </v:shape>
          <o:OLEObject Type="Embed" ProgID="Excel.Chart.8" ShapeID="Диаграмма 7" DrawAspect="Content" ObjectID="_1465110999" r:id="rId8"/>
        </w:object>
      </w:r>
      <w:r w:rsidRPr="005C57F5">
        <w:rPr>
          <w:rFonts w:ascii="Times New Roman" w:hAnsi="Times New Roman"/>
          <w:sz w:val="28"/>
          <w:szCs w:val="28"/>
        </w:rPr>
        <w:t>Анализ также показывает положительную динамику особенностей стиля родительского воспитания (график 2).</w:t>
      </w:r>
    </w:p>
    <w:p w:rsidR="00BB5054" w:rsidRDefault="00BB5054" w:rsidP="002F4A0E">
      <w:pPr>
        <w:jc w:val="both"/>
        <w:rPr>
          <w:rFonts w:ascii="Times New Roman" w:hAnsi="Times New Roman"/>
          <w:sz w:val="28"/>
          <w:szCs w:val="28"/>
        </w:rPr>
      </w:pPr>
    </w:p>
    <w:p w:rsidR="00BB5054" w:rsidRPr="005C57F5" w:rsidRDefault="00BB5054" w:rsidP="002F4A0E">
      <w:pPr>
        <w:jc w:val="both"/>
        <w:rPr>
          <w:rFonts w:ascii="Times New Roman" w:hAnsi="Times New Roman"/>
          <w:sz w:val="28"/>
          <w:szCs w:val="28"/>
        </w:rPr>
      </w:pPr>
      <w:r w:rsidRPr="005C57F5">
        <w:rPr>
          <w:rFonts w:ascii="Times New Roman" w:hAnsi="Times New Roman"/>
          <w:sz w:val="28"/>
          <w:szCs w:val="28"/>
        </w:rPr>
        <w:t>График 2.</w:t>
      </w:r>
    </w:p>
    <w:p w:rsidR="00BB5054" w:rsidRPr="0085465D" w:rsidRDefault="00BB5054" w:rsidP="002F4A0E">
      <w:pPr>
        <w:jc w:val="both"/>
        <w:rPr>
          <w:sz w:val="24"/>
          <w:szCs w:val="24"/>
        </w:rPr>
      </w:pPr>
      <w:r w:rsidRPr="00B12EAB">
        <w:rPr>
          <w:noProof/>
          <w:sz w:val="24"/>
          <w:szCs w:val="24"/>
        </w:rPr>
        <w:object w:dxaOrig="9438" w:dyaOrig="6039">
          <v:shape id="Диаграмма 1" o:spid="_x0000_i1026" type="#_x0000_t75" style="width:516pt;height:306.75pt;visibility:visible" o:ole="">
            <v:imagedata r:id="rId9" o:title="" croptop="-2084f" cropbottom="-1736f" cropleft="-3465f" cropright="-2666f"/>
            <o:lock v:ext="edit" aspectratio="f"/>
          </v:shape>
          <o:OLEObject Type="Embed" ProgID="Excel.Chart.8" ShapeID="Диаграмма 1" DrawAspect="Content" ObjectID="_1465111000" r:id="rId10"/>
        </w:object>
      </w:r>
    </w:p>
    <w:p w:rsidR="00BB5054" w:rsidRPr="005C57F5" w:rsidRDefault="00BB5054" w:rsidP="002F4A0E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C57F5">
        <w:rPr>
          <w:rFonts w:ascii="Times New Roman" w:hAnsi="Times New Roman"/>
          <w:sz w:val="28"/>
          <w:szCs w:val="28"/>
        </w:rPr>
        <w:t>Эффективность работы  подтверждается качественным анализом результатов анкетирования родителей, которые отмечают, что:</w:t>
      </w:r>
    </w:p>
    <w:p w:rsidR="00BB5054" w:rsidRPr="005C57F5" w:rsidRDefault="00BB5054" w:rsidP="002F4A0E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«каждое занятие содержит</w:t>
      </w:r>
      <w:r w:rsidRPr="005C57F5">
        <w:rPr>
          <w:rFonts w:ascii="Times New Roman" w:hAnsi="Times New Roman"/>
          <w:sz w:val="28"/>
          <w:szCs w:val="28"/>
        </w:rPr>
        <w:t xml:space="preserve"> маленькое открытие»;</w:t>
      </w:r>
    </w:p>
    <w:p w:rsidR="00BB5054" w:rsidRPr="005C57F5" w:rsidRDefault="00BB5054" w:rsidP="002F4A0E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«появляется</w:t>
      </w:r>
      <w:r w:rsidRPr="005C57F5">
        <w:rPr>
          <w:rFonts w:ascii="Times New Roman" w:hAnsi="Times New Roman"/>
          <w:sz w:val="28"/>
          <w:szCs w:val="28"/>
        </w:rPr>
        <w:t xml:space="preserve"> ощущение внутреннего спокойствия»;</w:t>
      </w:r>
    </w:p>
    <w:p w:rsidR="00BB5054" w:rsidRPr="005C57F5" w:rsidRDefault="00BB5054" w:rsidP="002F4A0E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улучшается</w:t>
      </w:r>
      <w:r w:rsidRPr="005C57F5">
        <w:rPr>
          <w:rFonts w:ascii="Times New Roman" w:hAnsi="Times New Roman"/>
          <w:sz w:val="28"/>
          <w:szCs w:val="28"/>
        </w:rPr>
        <w:t xml:space="preserve"> понимание мотивов поведения и проявления эмоций детей, собственных родительских переживаний;</w:t>
      </w:r>
    </w:p>
    <w:p w:rsidR="00BB5054" w:rsidRPr="005C57F5" w:rsidRDefault="00BB5054" w:rsidP="002F4A0E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возростает</w:t>
      </w:r>
      <w:r w:rsidRPr="005C57F5">
        <w:rPr>
          <w:rFonts w:ascii="Times New Roman" w:hAnsi="Times New Roman"/>
          <w:sz w:val="28"/>
          <w:szCs w:val="28"/>
        </w:rPr>
        <w:t xml:space="preserve"> чувство уверенности и уровень родительской самооценки при выполнении воспитательных обязанностей;</w:t>
      </w:r>
    </w:p>
    <w:p w:rsidR="00BB5054" w:rsidRPr="005C57F5" w:rsidRDefault="00BB5054" w:rsidP="002F4A0E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усиливается</w:t>
      </w:r>
      <w:r w:rsidRPr="005C57F5">
        <w:rPr>
          <w:rFonts w:ascii="Times New Roman" w:hAnsi="Times New Roman"/>
          <w:sz w:val="28"/>
          <w:szCs w:val="28"/>
        </w:rPr>
        <w:t xml:space="preserve"> принятие поведенческих и эмоциональных проявлений, как со стороны родителей, так и со стороны детей, </w:t>
      </w:r>
    </w:p>
    <w:p w:rsidR="00BB5054" w:rsidRPr="005C57F5" w:rsidRDefault="00BB5054" w:rsidP="002F4A0E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увеличивается</w:t>
      </w:r>
      <w:r w:rsidRPr="005C57F5">
        <w:rPr>
          <w:rFonts w:ascii="Times New Roman" w:hAnsi="Times New Roman"/>
          <w:sz w:val="28"/>
          <w:szCs w:val="28"/>
        </w:rPr>
        <w:t xml:space="preserve"> частота позитивных тактильных контактов;</w:t>
      </w:r>
    </w:p>
    <w:p w:rsidR="00BB5054" w:rsidRPr="005C57F5" w:rsidRDefault="00BB5054" w:rsidP="002F4A0E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повышается</w:t>
      </w:r>
      <w:r w:rsidRPr="005C57F5">
        <w:rPr>
          <w:rFonts w:ascii="Times New Roman" w:hAnsi="Times New Roman"/>
          <w:sz w:val="28"/>
          <w:szCs w:val="28"/>
        </w:rPr>
        <w:t xml:space="preserve"> самостоятельность, инициативность детей;</w:t>
      </w:r>
    </w:p>
    <w:p w:rsidR="00BB5054" w:rsidRPr="005C57F5" w:rsidRDefault="00BB5054" w:rsidP="002F4A0E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снижается</w:t>
      </w:r>
      <w:r w:rsidRPr="005C57F5">
        <w:rPr>
          <w:rFonts w:ascii="Times New Roman" w:hAnsi="Times New Roman"/>
          <w:sz w:val="28"/>
          <w:szCs w:val="28"/>
        </w:rPr>
        <w:t xml:space="preserve"> ко</w:t>
      </w:r>
      <w:r>
        <w:rPr>
          <w:rFonts w:ascii="Times New Roman" w:hAnsi="Times New Roman"/>
          <w:sz w:val="28"/>
          <w:szCs w:val="28"/>
        </w:rPr>
        <w:t>нфликтность поведения, повышается</w:t>
      </w:r>
      <w:r w:rsidRPr="005C57F5">
        <w:rPr>
          <w:rFonts w:ascii="Times New Roman" w:hAnsi="Times New Roman"/>
          <w:sz w:val="28"/>
          <w:szCs w:val="28"/>
        </w:rPr>
        <w:t xml:space="preserve"> эмоциональная устойчивость;</w:t>
      </w:r>
    </w:p>
    <w:p w:rsidR="00BB5054" w:rsidRPr="005C57F5" w:rsidRDefault="00BB5054" w:rsidP="002F4A0E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повышается</w:t>
      </w:r>
      <w:r w:rsidRPr="005C57F5">
        <w:rPr>
          <w:rFonts w:ascii="Times New Roman" w:hAnsi="Times New Roman"/>
          <w:sz w:val="28"/>
          <w:szCs w:val="28"/>
        </w:rPr>
        <w:t xml:space="preserve"> удовлетворенность родителей своими отношениями с детьми;</w:t>
      </w:r>
    </w:p>
    <w:p w:rsidR="00BB5054" w:rsidRDefault="00BB5054" w:rsidP="00990970">
      <w:pPr>
        <w:numPr>
          <w:ilvl w:val="0"/>
          <w:numId w:val="5"/>
        </w:numPr>
        <w:tabs>
          <w:tab w:val="clear" w:pos="1400"/>
          <w:tab w:val="num" w:pos="360"/>
        </w:tabs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улучшаются</w:t>
      </w:r>
      <w:r w:rsidRPr="005C57F5">
        <w:rPr>
          <w:rFonts w:ascii="Times New Roman" w:hAnsi="Times New Roman"/>
          <w:sz w:val="28"/>
          <w:szCs w:val="28"/>
        </w:rPr>
        <w:t xml:space="preserve"> отношения не только между родителями и детьми, но и в семье в целом.</w:t>
      </w:r>
    </w:p>
    <w:p w:rsidR="00BB5054" w:rsidRPr="00990970" w:rsidRDefault="00BB5054" w:rsidP="00C64444">
      <w:pPr>
        <w:spacing w:after="0"/>
        <w:ind w:left="1069"/>
        <w:jc w:val="center"/>
        <w:rPr>
          <w:rFonts w:ascii="Times New Roman" w:hAnsi="Times New Roman"/>
          <w:sz w:val="28"/>
          <w:szCs w:val="28"/>
        </w:rPr>
      </w:pPr>
      <w:r w:rsidRPr="00990970">
        <w:rPr>
          <w:rFonts w:ascii="Times New Roman" w:hAnsi="Times New Roman"/>
          <w:b/>
          <w:sz w:val="28"/>
          <w:szCs w:val="28"/>
        </w:rPr>
        <w:t>Библиографический список: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1667B">
        <w:rPr>
          <w:rFonts w:ascii="Times New Roman" w:hAnsi="Times New Roman"/>
          <w:sz w:val="28"/>
          <w:szCs w:val="28"/>
        </w:rPr>
        <w:t>Баркан, А.И. Практическая психология для родителей или Как научиться понимать своего ребенка/ А.И. Баркан. – М.: АСТ-ПРЕСС, 1999. – 432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1667B">
        <w:rPr>
          <w:rFonts w:ascii="Times New Roman" w:hAnsi="Times New Roman"/>
          <w:sz w:val="28"/>
          <w:szCs w:val="28"/>
        </w:rPr>
        <w:t>Выготский, Л.С. Проблема возраста/ Л.С.Выготский // Собр.соч..: В 6 т. – М.: Просвещение, 1984. – т. 4. – 342с.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1667B">
        <w:rPr>
          <w:rFonts w:ascii="Times New Roman" w:hAnsi="Times New Roman"/>
          <w:sz w:val="28"/>
          <w:szCs w:val="28"/>
        </w:rPr>
        <w:t>Гиппенрейтер, Ю.Б. Общаться с ребенком. Как?/ Ю.Б. Гиппенрейтер. – М.: АСТ: Астрель, 2000. – 238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1667B">
        <w:rPr>
          <w:rFonts w:ascii="Times New Roman" w:hAnsi="Times New Roman"/>
          <w:sz w:val="28"/>
          <w:szCs w:val="28"/>
        </w:rPr>
        <w:t>Гиппенрейтер, Ю.Б. Продолжаем общаться с ребенком. Так?/ Ю.Б. Гиппенрейтер. – М.: АСТ: Астрель, 2008. – 251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1667B">
        <w:rPr>
          <w:rFonts w:ascii="Times New Roman" w:hAnsi="Times New Roman"/>
          <w:sz w:val="28"/>
          <w:szCs w:val="28"/>
        </w:rPr>
        <w:t>Даринская, В.М. Радость семейного общения/ В.М. Даринская. – Воронеж: Изд. Им. Е.А.Болховитинова, 2000. – 128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1667B">
        <w:rPr>
          <w:rFonts w:ascii="Times New Roman" w:hAnsi="Times New Roman"/>
          <w:sz w:val="28"/>
          <w:szCs w:val="28"/>
        </w:rPr>
        <w:t>Еремеева, В.Д., Хруман, Т.П. Мальчики и девочки – два разных мира. Нейропсихологии - учителям, воспитателям, родителям, школьным психологам/В.Д. Еремеева, Т.П. Хризман. – СПб.: Тускарора, 2000. –184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1667B">
        <w:rPr>
          <w:rFonts w:ascii="Times New Roman" w:hAnsi="Times New Roman"/>
          <w:sz w:val="28"/>
          <w:szCs w:val="28"/>
        </w:rPr>
        <w:t>Захаров, А.И. Детские неврозы (психологическая помощь родителям и детям)/ А.И. Захаров. – М.: Просвещение,1995. – 267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1667B">
        <w:rPr>
          <w:rFonts w:ascii="Times New Roman" w:hAnsi="Times New Roman"/>
          <w:sz w:val="28"/>
          <w:szCs w:val="28"/>
        </w:rPr>
        <w:t>Захаров, А.И. Как предупредить отклонения в поведении ребенка/  А.И. Захаров. – М.: Просвещение, 1986. – 128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1667B">
        <w:rPr>
          <w:rFonts w:ascii="Times New Roman" w:hAnsi="Times New Roman"/>
          <w:sz w:val="28"/>
          <w:szCs w:val="28"/>
        </w:rPr>
        <w:t>Зинкевич-Евстигнеева, Т.Б. Путь к волшебству. Теория и практика сказкотерапии/ Т.Б. Зинкевич-Евстигнеева. – СПб.: Речь,1999. – 234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Кулагина, И.Ю. Возрастная психология: Полный жизненный цикл развития человека. Учебное пособие для студентов вузов/ И.Ю. Кулагина, В.Н. Колюцкий. – М.: ТЦ «Сфера», 2001. – 464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Лисина, М.И. Проблемы онтогенеза общения/ М.И. Лисина. – М.: Просвещение, 1986. – 119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Лютова, Е.К. Тренинг общения с ребенком/  Е.К. Лютова, Г.Б. Монина. – СПб.: Речь, 2001. – 176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Лютова, Е.К. Тренинг эффективного взаимодействия с детьми/  Е.К. Лютова, Г.Б. Монина. – СПб.: Речь, 2000. – 190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Марковская, И.М. Тренинг взаимодействия родителей с детьми/ И.М Марковская. – СПб.: Речь, 2000. – 228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Обухова, Л.Ф. Возрастная психология: учебник для вузов/ Л.Ф. Обухова. – М.: Просвещение, 2007. – 460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 xml:space="preserve">Психология общения. Энциклопедический словарь/ Под общ.ред. А.А. Бодалева. - М.: Изд-во «Когито-Центр», 2011 г. – 324 с. 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Сартан, Г.Н. Тренинг самостоятельности у детей/ Г.Н. Сартан. – М.: ТЦ «Сфера», 1999. – 128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Спиваковская, А.С. Психотерапия: игра, детство, семья/А.С. Спиваковская. -  М.: Независимая фирма «Класс» ,1999. – 386 с.</w:t>
      </w:r>
    </w:p>
    <w:p w:rsidR="00BB5054" w:rsidRPr="0051667B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Шеффер Ч. Игровая семейная психотерапия/ Ч Шеффер, Л. Кэрри. – СПб.: Питер, 2000. – 384 с.</w:t>
      </w:r>
    </w:p>
    <w:p w:rsidR="00BB5054" w:rsidRPr="00924B3A" w:rsidRDefault="00BB5054" w:rsidP="002F4A0E">
      <w:pPr>
        <w:numPr>
          <w:ilvl w:val="0"/>
          <w:numId w:val="7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1667B">
        <w:rPr>
          <w:rFonts w:ascii="Times New Roman" w:hAnsi="Times New Roman"/>
          <w:sz w:val="28"/>
          <w:szCs w:val="28"/>
        </w:rPr>
        <w:t>Шишова, Т.Л. Подсказки для родителей. Чтобы ребенок не был трудным/ Т.Л. Шишова. – СПб.: Речь, 2008. – 384 с.</w:t>
      </w:r>
    </w:p>
    <w:p w:rsidR="00BB5054" w:rsidRDefault="00BB5054" w:rsidP="002F4A0E">
      <w:pPr>
        <w:pStyle w:val="NoSpacing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pStyle w:val="NoSpacing"/>
        <w:jc w:val="center"/>
        <w:rPr>
          <w:rFonts w:ascii="Times New Roman" w:hAnsi="Times New Roman"/>
          <w:b/>
          <w:sz w:val="28"/>
          <w:szCs w:val="28"/>
        </w:rPr>
      </w:pPr>
      <w:r w:rsidRPr="006C0492">
        <w:rPr>
          <w:rFonts w:ascii="Times New Roman" w:hAnsi="Times New Roman"/>
          <w:b/>
          <w:sz w:val="28"/>
          <w:szCs w:val="28"/>
        </w:rPr>
        <w:t>Приложение</w:t>
      </w:r>
    </w:p>
    <w:p w:rsidR="00BB5054" w:rsidRPr="006C0492" w:rsidRDefault="00BB5054" w:rsidP="002F4A0E">
      <w:pPr>
        <w:pStyle w:val="NoSpacing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Pr="006C0492" w:rsidRDefault="00BB5054" w:rsidP="00A01D4D">
      <w:pPr>
        <w:pStyle w:val="NoSpacing"/>
        <w:spacing w:line="276" w:lineRule="auto"/>
        <w:jc w:val="both"/>
        <w:rPr>
          <w:rFonts w:ascii="Times New Roman" w:hAnsi="Times New Roman"/>
          <w:caps/>
          <w:sz w:val="28"/>
          <w:szCs w:val="28"/>
        </w:rPr>
      </w:pPr>
      <w:r w:rsidRPr="006C0492">
        <w:rPr>
          <w:rFonts w:ascii="Times New Roman" w:hAnsi="Times New Roman"/>
          <w:sz w:val="28"/>
          <w:szCs w:val="28"/>
        </w:rPr>
        <w:t xml:space="preserve">1. </w:t>
      </w:r>
      <w:r>
        <w:rPr>
          <w:rFonts w:ascii="Times New Roman" w:hAnsi="Times New Roman"/>
          <w:sz w:val="28"/>
          <w:szCs w:val="28"/>
        </w:rPr>
        <w:t xml:space="preserve">Приложение №1 - </w:t>
      </w:r>
      <w:r w:rsidRPr="006C0492">
        <w:rPr>
          <w:rFonts w:ascii="Times New Roman" w:hAnsi="Times New Roman"/>
          <w:sz w:val="28"/>
          <w:szCs w:val="28"/>
        </w:rPr>
        <w:t>Этапы реализации задач по взаимодействию службы психолого – педагогического сопровождения с родителями.</w:t>
      </w:r>
    </w:p>
    <w:p w:rsidR="00BB5054" w:rsidRPr="00295FF8" w:rsidRDefault="00BB5054" w:rsidP="00A01D4D">
      <w:pPr>
        <w:pStyle w:val="NoSpacing"/>
        <w:spacing w:line="276" w:lineRule="auto"/>
        <w:jc w:val="both"/>
        <w:rPr>
          <w:rFonts w:ascii="Times New Roman" w:hAnsi="Times New Roman"/>
          <w:caps/>
          <w:sz w:val="28"/>
          <w:szCs w:val="28"/>
        </w:rPr>
      </w:pPr>
      <w:r w:rsidRPr="006C0492">
        <w:rPr>
          <w:rFonts w:ascii="Times New Roman" w:hAnsi="Times New Roman"/>
          <w:caps/>
          <w:sz w:val="28"/>
          <w:szCs w:val="28"/>
        </w:rPr>
        <w:t xml:space="preserve">2. </w:t>
      </w:r>
      <w:r>
        <w:rPr>
          <w:rFonts w:ascii="Times New Roman" w:hAnsi="Times New Roman"/>
          <w:sz w:val="28"/>
          <w:szCs w:val="28"/>
        </w:rPr>
        <w:t>Приложение №2 -</w:t>
      </w:r>
      <w:r w:rsidRPr="006C0492">
        <w:rPr>
          <w:rFonts w:ascii="Times New Roman" w:hAnsi="Times New Roman"/>
          <w:sz w:val="28"/>
          <w:szCs w:val="28"/>
        </w:rPr>
        <w:t>План  совместной деятельности с родителями и службы психолого-педагогического сопровождения</w:t>
      </w:r>
      <w:r>
        <w:rPr>
          <w:rFonts w:ascii="Times New Roman" w:hAnsi="Times New Roman"/>
          <w:sz w:val="28"/>
          <w:szCs w:val="28"/>
        </w:rPr>
        <w:t>.</w:t>
      </w:r>
    </w:p>
    <w:p w:rsidR="00BB5054" w:rsidRPr="006C0492" w:rsidRDefault="00BB5054" w:rsidP="00A01D4D">
      <w:pPr>
        <w:pStyle w:val="NoSpacing"/>
        <w:spacing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3.Приложение №3 - </w:t>
      </w:r>
      <w:r w:rsidRPr="006C0492">
        <w:rPr>
          <w:rFonts w:ascii="Times New Roman" w:hAnsi="Times New Roman"/>
          <w:sz w:val="28"/>
          <w:szCs w:val="28"/>
        </w:rPr>
        <w:t>Перс</w:t>
      </w:r>
      <w:r>
        <w:rPr>
          <w:rFonts w:ascii="Times New Roman" w:hAnsi="Times New Roman"/>
          <w:sz w:val="28"/>
          <w:szCs w:val="28"/>
        </w:rPr>
        <w:t xml:space="preserve">пективный план службы психолого-педагогического </w:t>
      </w:r>
      <w:r w:rsidRPr="006C0492">
        <w:rPr>
          <w:rFonts w:ascii="Times New Roman" w:hAnsi="Times New Roman"/>
          <w:sz w:val="28"/>
          <w:szCs w:val="28"/>
        </w:rPr>
        <w:t>сопровождения в ДОУ.</w:t>
      </w:r>
    </w:p>
    <w:p w:rsidR="00BB5054" w:rsidRPr="006C0492" w:rsidRDefault="00BB5054" w:rsidP="00A01D4D">
      <w:pPr>
        <w:pStyle w:val="NoSpacing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6C0492">
        <w:rPr>
          <w:rFonts w:ascii="Times New Roman" w:hAnsi="Times New Roman"/>
          <w:sz w:val="28"/>
          <w:szCs w:val="28"/>
        </w:rPr>
        <w:t xml:space="preserve">4. </w:t>
      </w:r>
      <w:r>
        <w:rPr>
          <w:rFonts w:ascii="Times New Roman" w:hAnsi="Times New Roman"/>
          <w:sz w:val="28"/>
          <w:szCs w:val="28"/>
        </w:rPr>
        <w:t xml:space="preserve"> Приложение №4 -  </w:t>
      </w:r>
      <w:r w:rsidRPr="006C0492">
        <w:rPr>
          <w:rFonts w:ascii="Times New Roman" w:hAnsi="Times New Roman"/>
          <w:sz w:val="28"/>
          <w:szCs w:val="28"/>
        </w:rPr>
        <w:t>План работы  клуба «Молодая семья»</w:t>
      </w:r>
      <w:r>
        <w:rPr>
          <w:rFonts w:ascii="Times New Roman" w:hAnsi="Times New Roman"/>
          <w:sz w:val="28"/>
          <w:szCs w:val="28"/>
        </w:rPr>
        <w:t>.</w:t>
      </w:r>
    </w:p>
    <w:p w:rsidR="00BB5054" w:rsidRPr="006C0492" w:rsidRDefault="00BB5054" w:rsidP="00A01D4D">
      <w:pPr>
        <w:pStyle w:val="NoSpacing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6C0492">
        <w:rPr>
          <w:rFonts w:ascii="Times New Roman" w:hAnsi="Times New Roman"/>
          <w:sz w:val="28"/>
          <w:szCs w:val="28"/>
        </w:rPr>
        <w:t xml:space="preserve">5. </w:t>
      </w:r>
      <w:r>
        <w:rPr>
          <w:rFonts w:ascii="Times New Roman" w:hAnsi="Times New Roman"/>
          <w:sz w:val="28"/>
          <w:szCs w:val="28"/>
        </w:rPr>
        <w:t>Приложение №</w:t>
      </w:r>
      <w:r w:rsidRPr="00A01D4D">
        <w:rPr>
          <w:rFonts w:ascii="Times New Roman" w:hAnsi="Times New Roman"/>
          <w:sz w:val="28"/>
          <w:szCs w:val="28"/>
        </w:rPr>
        <w:t>5 -  Буклет</w:t>
      </w:r>
      <w:r w:rsidRPr="006C0492">
        <w:rPr>
          <w:rFonts w:ascii="Times New Roman" w:hAnsi="Times New Roman"/>
          <w:sz w:val="28"/>
          <w:szCs w:val="28"/>
        </w:rPr>
        <w:t>: «Положительное семейное воспитание –как основной фактор</w:t>
      </w:r>
      <w:r>
        <w:rPr>
          <w:rFonts w:ascii="Times New Roman" w:hAnsi="Times New Roman"/>
          <w:sz w:val="28"/>
          <w:szCs w:val="28"/>
        </w:rPr>
        <w:t xml:space="preserve"> становления нравственной основы личности».</w:t>
      </w:r>
    </w:p>
    <w:p w:rsidR="00BB5054" w:rsidRPr="006C0492" w:rsidRDefault="00BB5054" w:rsidP="00A01D4D">
      <w:pPr>
        <w:pStyle w:val="NoSpacing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6C0492">
        <w:rPr>
          <w:rFonts w:ascii="Times New Roman" w:hAnsi="Times New Roman"/>
          <w:sz w:val="28"/>
          <w:szCs w:val="28"/>
        </w:rPr>
        <w:t xml:space="preserve">6. </w:t>
      </w:r>
      <w:r>
        <w:rPr>
          <w:rFonts w:ascii="Times New Roman" w:hAnsi="Times New Roman"/>
          <w:sz w:val="28"/>
          <w:szCs w:val="28"/>
        </w:rPr>
        <w:t xml:space="preserve">Приложение №6  -  </w:t>
      </w:r>
      <w:r w:rsidRPr="006C0492">
        <w:rPr>
          <w:rFonts w:ascii="Times New Roman" w:hAnsi="Times New Roman"/>
          <w:sz w:val="28"/>
          <w:szCs w:val="28"/>
        </w:rPr>
        <w:t>Игровой практикум для родителей.</w:t>
      </w:r>
    </w:p>
    <w:p w:rsidR="00BB5054" w:rsidRPr="00A01D4D" w:rsidRDefault="00BB5054" w:rsidP="00A01D4D">
      <w:pPr>
        <w:pStyle w:val="NoSpacing"/>
        <w:spacing w:line="276" w:lineRule="auto"/>
        <w:jc w:val="both"/>
        <w:rPr>
          <w:rStyle w:val="Strong"/>
          <w:rFonts w:ascii="Times New Roman" w:hAnsi="Times New Roman"/>
          <w:sz w:val="28"/>
          <w:szCs w:val="28"/>
        </w:rPr>
      </w:pPr>
      <w:r w:rsidRPr="00A01D4D">
        <w:rPr>
          <w:rFonts w:ascii="Times New Roman" w:hAnsi="Times New Roman"/>
          <w:sz w:val="28"/>
          <w:szCs w:val="28"/>
        </w:rPr>
        <w:t xml:space="preserve"> 7. Приложение №</w:t>
      </w:r>
      <w:r w:rsidRPr="00A01D4D">
        <w:rPr>
          <w:rFonts w:ascii="Times New Roman" w:hAnsi="Times New Roman"/>
          <w:b/>
          <w:sz w:val="28"/>
          <w:szCs w:val="28"/>
        </w:rPr>
        <w:t>7 -</w:t>
      </w:r>
      <w:r w:rsidRPr="00A01D4D">
        <w:rPr>
          <w:rFonts w:ascii="Times New Roman" w:hAnsi="Times New Roman"/>
          <w:sz w:val="28"/>
          <w:szCs w:val="28"/>
        </w:rPr>
        <w:t xml:space="preserve"> </w:t>
      </w:r>
      <w:r w:rsidRPr="00A01D4D">
        <w:rPr>
          <w:rStyle w:val="Strong"/>
          <w:rFonts w:ascii="Times New Roman" w:hAnsi="Times New Roman"/>
          <w:b w:val="0"/>
          <w:sz w:val="28"/>
          <w:szCs w:val="28"/>
        </w:rPr>
        <w:t>Основные направления</w:t>
      </w:r>
      <w:r w:rsidRPr="00A01D4D">
        <w:rPr>
          <w:rStyle w:val="Strong"/>
          <w:rFonts w:ascii="Times New Roman" w:hAnsi="Times New Roman"/>
          <w:sz w:val="28"/>
          <w:szCs w:val="28"/>
        </w:rPr>
        <w:t xml:space="preserve"> </w:t>
      </w:r>
      <w:r w:rsidRPr="00A01D4D">
        <w:rPr>
          <w:rFonts w:ascii="Times New Roman" w:hAnsi="Times New Roman"/>
          <w:sz w:val="28"/>
          <w:szCs w:val="28"/>
        </w:rPr>
        <w:t>психолого-педагогического сопровождения семьи  в условиях дошкольного образовательного учреждения</w:t>
      </w:r>
      <w:r w:rsidRPr="00A01D4D">
        <w:rPr>
          <w:rStyle w:val="Strong"/>
          <w:rFonts w:ascii="Times New Roman" w:hAnsi="Times New Roman"/>
          <w:sz w:val="28"/>
          <w:szCs w:val="28"/>
        </w:rPr>
        <w:t>.</w:t>
      </w: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ind w:firstLine="567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jc w:val="right"/>
        <w:rPr>
          <w:rFonts w:ascii="Times New Roman" w:hAnsi="Times New Roman"/>
          <w:bCs/>
          <w:sz w:val="28"/>
          <w:szCs w:val="28"/>
        </w:rPr>
      </w:pPr>
    </w:p>
    <w:p w:rsidR="00BB5054" w:rsidRDefault="00BB5054" w:rsidP="002F4A0E">
      <w:pPr>
        <w:spacing w:after="0"/>
        <w:jc w:val="right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Приложение 1</w:t>
      </w:r>
    </w:p>
    <w:p w:rsidR="00BB5054" w:rsidRPr="00647C01" w:rsidRDefault="00BB5054" w:rsidP="002F4A0E">
      <w:pPr>
        <w:spacing w:after="0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BB5054" w:rsidRPr="00647C01" w:rsidRDefault="00BB5054" w:rsidP="002F4A0E">
      <w:pPr>
        <w:shd w:val="clear" w:color="auto" w:fill="FFFFFF"/>
        <w:spacing w:after="0"/>
        <w:ind w:firstLine="211"/>
        <w:jc w:val="center"/>
        <w:rPr>
          <w:rFonts w:ascii="Times New Roman" w:hAnsi="Times New Roman"/>
          <w:caps/>
          <w:sz w:val="28"/>
          <w:szCs w:val="28"/>
        </w:rPr>
      </w:pPr>
      <w:r w:rsidRPr="00647C01">
        <w:rPr>
          <w:rFonts w:ascii="Times New Roman" w:hAnsi="Times New Roman"/>
          <w:caps/>
          <w:sz w:val="28"/>
          <w:szCs w:val="28"/>
        </w:rPr>
        <w:t>Этапы реализации задач по взаимодействию службы психолого-педагогического сопровождения с родителями</w:t>
      </w:r>
    </w:p>
    <w:p w:rsidR="00BB5054" w:rsidRPr="007C1A44" w:rsidRDefault="00BB5054" w:rsidP="002F4A0E">
      <w:pPr>
        <w:spacing w:after="0"/>
        <w:rPr>
          <w:rFonts w:ascii="Times New Roman" w:hAnsi="Times New Roman"/>
          <w:b/>
          <w:sz w:val="28"/>
          <w:szCs w:val="28"/>
        </w:rPr>
      </w:pPr>
    </w:p>
    <w:tbl>
      <w:tblPr>
        <w:tblW w:w="935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27"/>
        <w:gridCol w:w="2636"/>
        <w:gridCol w:w="6195"/>
      </w:tblGrid>
      <w:tr w:rsidR="00BB5054" w:rsidRPr="00B12EAB" w:rsidTr="00587976">
        <w:trPr>
          <w:trHeight w:val="350"/>
        </w:trPr>
        <w:tc>
          <w:tcPr>
            <w:tcW w:w="527" w:type="dxa"/>
          </w:tcPr>
          <w:p w:rsidR="00BB5054" w:rsidRPr="00B12EAB" w:rsidRDefault="00BB5054" w:rsidP="00587976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12EAB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2636" w:type="dxa"/>
          </w:tcPr>
          <w:p w:rsidR="00BB5054" w:rsidRPr="00B12EAB" w:rsidRDefault="00BB5054" w:rsidP="00587976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12EAB">
              <w:rPr>
                <w:rFonts w:ascii="Times New Roman" w:hAnsi="Times New Roman"/>
                <w:b/>
                <w:sz w:val="28"/>
                <w:szCs w:val="28"/>
              </w:rPr>
              <w:t>Этапы</w:t>
            </w:r>
          </w:p>
        </w:tc>
        <w:tc>
          <w:tcPr>
            <w:tcW w:w="6195" w:type="dxa"/>
          </w:tcPr>
          <w:p w:rsidR="00BB5054" w:rsidRPr="00B12EAB" w:rsidRDefault="00BB5054" w:rsidP="00587976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12EAB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</w:tr>
      <w:tr w:rsidR="00BB5054" w:rsidRPr="00B12EAB" w:rsidTr="00587976">
        <w:trPr>
          <w:trHeight w:val="2871"/>
        </w:trPr>
        <w:tc>
          <w:tcPr>
            <w:tcW w:w="527" w:type="dxa"/>
          </w:tcPr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636" w:type="dxa"/>
          </w:tcPr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Организационно-диагностический </w:t>
            </w:r>
          </w:p>
        </w:tc>
        <w:tc>
          <w:tcPr>
            <w:tcW w:w="6195" w:type="dxa"/>
          </w:tcPr>
          <w:p w:rsidR="00BB5054" w:rsidRPr="00B12EAB" w:rsidRDefault="00BB5054" w:rsidP="00587976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- подбор анкет для родителей, организация клуба Молодая семья», подбор рекомендаций по созданию педагогического сопровождения, организация игрового и развивающего пространства, подбор видеотеки, </w:t>
            </w:r>
            <w:r w:rsidRPr="00B12EAB">
              <w:rPr>
                <w:rFonts w:ascii="Times New Roman" w:hAnsi="Times New Roman"/>
                <w:sz w:val="28"/>
                <w:szCs w:val="28"/>
                <w:lang w:val="en-US"/>
              </w:rPr>
              <w:t>DVD</w:t>
            </w:r>
            <w:r w:rsidRPr="00B12EAB">
              <w:rPr>
                <w:rFonts w:ascii="Times New Roman" w:hAnsi="Times New Roman"/>
                <w:sz w:val="28"/>
                <w:szCs w:val="28"/>
              </w:rPr>
              <w:t xml:space="preserve"> для всей семьи, создание библиотечек отечественной и зарубежной литературы;</w:t>
            </w:r>
          </w:p>
          <w:p w:rsidR="00BB5054" w:rsidRPr="00B12EAB" w:rsidRDefault="00BB5054" w:rsidP="00587976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распространение семейного опыта</w:t>
            </w:r>
          </w:p>
        </w:tc>
      </w:tr>
      <w:tr w:rsidR="00BB5054" w:rsidRPr="00B12EAB" w:rsidTr="00587976">
        <w:trPr>
          <w:trHeight w:val="3235"/>
        </w:trPr>
        <w:tc>
          <w:tcPr>
            <w:tcW w:w="527" w:type="dxa"/>
          </w:tcPr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636" w:type="dxa"/>
          </w:tcPr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Совместная деятельность</w:t>
            </w:r>
          </w:p>
        </w:tc>
        <w:tc>
          <w:tcPr>
            <w:tcW w:w="6195" w:type="dxa"/>
          </w:tcPr>
          <w:p w:rsidR="00BB5054" w:rsidRPr="00B12EAB" w:rsidRDefault="00BB5054" w:rsidP="00587976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Формирование и развитие системы взаимодействия службы психолого-педагогического сопровождения </w:t>
            </w:r>
          </w:p>
          <w:p w:rsidR="00BB5054" w:rsidRPr="00B12EAB" w:rsidRDefault="00BB5054" w:rsidP="00587976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образовательного учреждения в воспитании и обучении детей (посещение родителями НОД)</w:t>
            </w:r>
          </w:p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Создание семейных клубов.</w:t>
            </w:r>
          </w:p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Подчеркивание роли в воспитании отца.</w:t>
            </w:r>
          </w:p>
          <w:p w:rsidR="00BB5054" w:rsidRPr="00B12EAB" w:rsidRDefault="00BB5054" w:rsidP="00587976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Проведение семейных праздников с обеспечением возможности совместного участия родителей и детей.</w:t>
            </w:r>
          </w:p>
        </w:tc>
      </w:tr>
      <w:tr w:rsidR="00BB5054" w:rsidRPr="00B12EAB" w:rsidTr="00587976">
        <w:trPr>
          <w:trHeight w:val="4728"/>
        </w:trPr>
        <w:tc>
          <w:tcPr>
            <w:tcW w:w="527" w:type="dxa"/>
          </w:tcPr>
          <w:p w:rsidR="00BB5054" w:rsidRPr="00B12EAB" w:rsidRDefault="00BB5054" w:rsidP="005879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636" w:type="dxa"/>
          </w:tcPr>
          <w:p w:rsidR="00BB5054" w:rsidRPr="00B12EAB" w:rsidRDefault="00BB5054" w:rsidP="005879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Этап совершенствования</w:t>
            </w:r>
          </w:p>
        </w:tc>
        <w:tc>
          <w:tcPr>
            <w:tcW w:w="6195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Оценка эффективности апробации опыта службы психолого-педагогического сопровождения и семейного воспитания и степени ее применимости в работе МБДОУ;</w:t>
            </w:r>
          </w:p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 Составление рекомендаций по внедрению и доработке материалов по психолого-педагогическому сопровождению.</w:t>
            </w:r>
          </w:p>
        </w:tc>
      </w:tr>
    </w:tbl>
    <w:p w:rsidR="00BB5054" w:rsidRPr="00F744BB" w:rsidRDefault="00BB5054" w:rsidP="00A01D4D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 w:rsidRPr="00445B53">
        <w:rPr>
          <w:rFonts w:ascii="Times New Roman" w:hAnsi="Times New Roman"/>
          <w:sz w:val="28"/>
          <w:szCs w:val="28"/>
        </w:rPr>
        <w:t>Приложение 2</w:t>
      </w:r>
    </w:p>
    <w:p w:rsidR="00BB5054" w:rsidRDefault="00BB5054" w:rsidP="002F4A0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45B53">
        <w:rPr>
          <w:rFonts w:ascii="Times New Roman" w:hAnsi="Times New Roman"/>
          <w:sz w:val="28"/>
          <w:szCs w:val="28"/>
        </w:rPr>
        <w:t xml:space="preserve">План  совместной деятельности </w:t>
      </w:r>
      <w:r>
        <w:rPr>
          <w:rFonts w:ascii="Times New Roman" w:hAnsi="Times New Roman"/>
          <w:sz w:val="28"/>
          <w:szCs w:val="28"/>
        </w:rPr>
        <w:t xml:space="preserve">с родителями и </w:t>
      </w:r>
      <w:r w:rsidRPr="00445B53">
        <w:rPr>
          <w:rFonts w:ascii="Times New Roman" w:hAnsi="Times New Roman"/>
          <w:sz w:val="28"/>
          <w:szCs w:val="28"/>
        </w:rPr>
        <w:t xml:space="preserve">службы </w:t>
      </w:r>
    </w:p>
    <w:p w:rsidR="00BB5054" w:rsidRDefault="00BB5054" w:rsidP="002F4A0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45B53">
        <w:rPr>
          <w:rFonts w:ascii="Times New Roman" w:hAnsi="Times New Roman"/>
          <w:sz w:val="28"/>
          <w:szCs w:val="28"/>
        </w:rPr>
        <w:t>психолого-педагогического сопровождения</w:t>
      </w:r>
    </w:p>
    <w:p w:rsidR="00BB5054" w:rsidRPr="00445B53" w:rsidRDefault="00BB5054" w:rsidP="002F4A0E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58"/>
        <w:gridCol w:w="4408"/>
        <w:gridCol w:w="2598"/>
        <w:gridCol w:w="1607"/>
      </w:tblGrid>
      <w:tr w:rsidR="00BB5054" w:rsidRPr="00B12EAB" w:rsidTr="00587976">
        <w:trPr>
          <w:trHeight w:val="1291"/>
        </w:trPr>
        <w:tc>
          <w:tcPr>
            <w:tcW w:w="1000" w:type="dxa"/>
          </w:tcPr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4728" w:type="dxa"/>
          </w:tcPr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Мероприятия </w:t>
            </w:r>
          </w:p>
        </w:tc>
        <w:tc>
          <w:tcPr>
            <w:tcW w:w="2642" w:type="dxa"/>
          </w:tcPr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Форма </w:t>
            </w:r>
          </w:p>
        </w:tc>
        <w:tc>
          <w:tcPr>
            <w:tcW w:w="1644" w:type="dxa"/>
          </w:tcPr>
          <w:p w:rsidR="00BB5054" w:rsidRPr="00B12EAB" w:rsidRDefault="00BB5054" w:rsidP="0058797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Сроки </w:t>
            </w:r>
          </w:p>
        </w:tc>
      </w:tr>
      <w:tr w:rsidR="00BB5054" w:rsidRPr="00B12EAB" w:rsidTr="00587976">
        <w:trPr>
          <w:trHeight w:val="1133"/>
        </w:trPr>
        <w:tc>
          <w:tcPr>
            <w:tcW w:w="1000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728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Знакомство с родителями</w:t>
            </w:r>
          </w:p>
        </w:tc>
        <w:tc>
          <w:tcPr>
            <w:tcW w:w="2642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Индивидуальные беседы</w:t>
            </w:r>
          </w:p>
        </w:tc>
        <w:tc>
          <w:tcPr>
            <w:tcW w:w="1644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Сентябрь </w:t>
            </w:r>
          </w:p>
        </w:tc>
      </w:tr>
      <w:tr w:rsidR="00BB5054" w:rsidRPr="00B12EAB" w:rsidTr="00587976">
        <w:trPr>
          <w:trHeight w:val="1687"/>
        </w:trPr>
        <w:tc>
          <w:tcPr>
            <w:tcW w:w="1000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728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«Особенности психического развития детей средней и старшей групп</w:t>
            </w:r>
          </w:p>
        </w:tc>
        <w:tc>
          <w:tcPr>
            <w:tcW w:w="2642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Участие на родительском собрании </w:t>
            </w:r>
          </w:p>
        </w:tc>
        <w:tc>
          <w:tcPr>
            <w:tcW w:w="1644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Октябрь </w:t>
            </w:r>
          </w:p>
        </w:tc>
      </w:tr>
      <w:tr w:rsidR="00BB5054" w:rsidRPr="00B12EAB" w:rsidTr="00587976">
        <w:trPr>
          <w:trHeight w:val="1687"/>
        </w:trPr>
        <w:tc>
          <w:tcPr>
            <w:tcW w:w="1000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728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«Давайте, познакомимся»</w:t>
            </w:r>
          </w:p>
        </w:tc>
        <w:tc>
          <w:tcPr>
            <w:tcW w:w="2642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Участие на родительском собрании</w:t>
            </w:r>
          </w:p>
        </w:tc>
        <w:tc>
          <w:tcPr>
            <w:tcW w:w="1644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Ноябрь </w:t>
            </w:r>
          </w:p>
        </w:tc>
      </w:tr>
      <w:tr w:rsidR="00BB5054" w:rsidRPr="00B12EAB" w:rsidTr="00587976">
        <w:trPr>
          <w:trHeight w:val="1133"/>
        </w:trPr>
        <w:tc>
          <w:tcPr>
            <w:tcW w:w="1000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728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Ознакомление с результатами диагностики</w:t>
            </w:r>
          </w:p>
        </w:tc>
        <w:tc>
          <w:tcPr>
            <w:tcW w:w="2642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Консультации, беседа</w:t>
            </w:r>
          </w:p>
        </w:tc>
        <w:tc>
          <w:tcPr>
            <w:tcW w:w="1644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декабрь</w:t>
            </w:r>
          </w:p>
        </w:tc>
      </w:tr>
      <w:tr w:rsidR="00BB5054" w:rsidRPr="00B12EAB" w:rsidTr="00587976">
        <w:trPr>
          <w:trHeight w:val="1107"/>
        </w:trPr>
        <w:tc>
          <w:tcPr>
            <w:tcW w:w="1000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728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Речевое развитие дошкольников в условиях семьи</w:t>
            </w:r>
          </w:p>
        </w:tc>
        <w:tc>
          <w:tcPr>
            <w:tcW w:w="2642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Семинар </w:t>
            </w:r>
          </w:p>
        </w:tc>
        <w:tc>
          <w:tcPr>
            <w:tcW w:w="1644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Февраль </w:t>
            </w:r>
          </w:p>
        </w:tc>
      </w:tr>
      <w:tr w:rsidR="00BB5054" w:rsidRPr="00B12EAB" w:rsidTr="00587976">
        <w:trPr>
          <w:trHeight w:val="1133"/>
        </w:trPr>
        <w:tc>
          <w:tcPr>
            <w:tcW w:w="1000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728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«7+Я=Семья»</w:t>
            </w:r>
          </w:p>
        </w:tc>
        <w:tc>
          <w:tcPr>
            <w:tcW w:w="2642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Проведение праздника</w:t>
            </w:r>
          </w:p>
        </w:tc>
        <w:tc>
          <w:tcPr>
            <w:tcW w:w="1644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Март  </w:t>
            </w:r>
          </w:p>
        </w:tc>
      </w:tr>
      <w:tr w:rsidR="00BB5054" w:rsidRPr="00B12EAB" w:rsidTr="00587976">
        <w:trPr>
          <w:trHeight w:val="553"/>
        </w:trPr>
        <w:tc>
          <w:tcPr>
            <w:tcW w:w="1000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728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День открытых дверей</w:t>
            </w:r>
          </w:p>
        </w:tc>
        <w:tc>
          <w:tcPr>
            <w:tcW w:w="2642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Открытые НОД</w:t>
            </w:r>
          </w:p>
        </w:tc>
        <w:tc>
          <w:tcPr>
            <w:tcW w:w="1644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Апрель</w:t>
            </w:r>
          </w:p>
        </w:tc>
      </w:tr>
      <w:tr w:rsidR="00BB5054" w:rsidRPr="00B12EAB" w:rsidTr="00587976">
        <w:trPr>
          <w:trHeight w:val="1133"/>
        </w:trPr>
        <w:tc>
          <w:tcPr>
            <w:tcW w:w="1000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728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  Библиотечка специальной литературы</w:t>
            </w:r>
          </w:p>
        </w:tc>
        <w:tc>
          <w:tcPr>
            <w:tcW w:w="2642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 Передвижная библиотека</w:t>
            </w:r>
          </w:p>
        </w:tc>
        <w:tc>
          <w:tcPr>
            <w:tcW w:w="1644" w:type="dxa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Май </w:t>
            </w:r>
          </w:p>
        </w:tc>
      </w:tr>
    </w:tbl>
    <w:p w:rsidR="00BB5054" w:rsidRDefault="00BB5054" w:rsidP="002F4A0E">
      <w:pPr>
        <w:pStyle w:val="Title"/>
        <w:spacing w:line="360" w:lineRule="auto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</w:p>
    <w:p w:rsidR="00BB5054" w:rsidRDefault="00BB5054" w:rsidP="002F4A0E">
      <w:pPr>
        <w:pStyle w:val="Title"/>
        <w:spacing w:line="360" w:lineRule="auto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</w:p>
    <w:p w:rsidR="00BB5054" w:rsidRDefault="00BB5054" w:rsidP="002F4A0E">
      <w:pPr>
        <w:spacing w:after="0"/>
        <w:rPr>
          <w:rFonts w:ascii="Times New Roman" w:hAnsi="Times New Roman"/>
          <w:color w:val="000000"/>
          <w:sz w:val="28"/>
          <w:szCs w:val="28"/>
        </w:rPr>
      </w:pPr>
    </w:p>
    <w:p w:rsidR="00BB5054" w:rsidRDefault="00BB5054" w:rsidP="002F4A0E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Приложение 3 </w:t>
      </w:r>
    </w:p>
    <w:p w:rsidR="00BB5054" w:rsidRDefault="00BB5054" w:rsidP="002F4A0E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Перспективный план службы психолого-педагогического сопровождения</w:t>
      </w:r>
    </w:p>
    <w:p w:rsidR="00BB5054" w:rsidRDefault="00BB5054" w:rsidP="002F4A0E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ДОУ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105"/>
        <w:gridCol w:w="2689"/>
        <w:gridCol w:w="1845"/>
        <w:gridCol w:w="2270"/>
        <w:gridCol w:w="1662"/>
      </w:tblGrid>
      <w:tr w:rsidR="00BB5054" w:rsidRPr="00B12EAB" w:rsidTr="002274D0">
        <w:trPr>
          <w:trHeight w:val="523"/>
          <w:jc w:val="center"/>
        </w:trPr>
        <w:tc>
          <w:tcPr>
            <w:tcW w:w="577" w:type="pct"/>
          </w:tcPr>
          <w:p w:rsidR="00BB5054" w:rsidRPr="00B12EAB" w:rsidRDefault="00BB5054" w:rsidP="005879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месяц</w:t>
            </w:r>
          </w:p>
        </w:tc>
        <w:tc>
          <w:tcPr>
            <w:tcW w:w="1405" w:type="pct"/>
          </w:tcPr>
          <w:p w:rsidR="00BB5054" w:rsidRPr="00B12EAB" w:rsidRDefault="00BB5054" w:rsidP="005879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Организационно-правовой блок</w:t>
            </w:r>
          </w:p>
        </w:tc>
        <w:tc>
          <w:tcPr>
            <w:tcW w:w="964" w:type="pct"/>
          </w:tcPr>
          <w:p w:rsidR="00BB5054" w:rsidRPr="00B12EAB" w:rsidRDefault="00BB5054" w:rsidP="005879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диагностический</w:t>
            </w:r>
          </w:p>
        </w:tc>
        <w:tc>
          <w:tcPr>
            <w:tcW w:w="1186" w:type="pct"/>
          </w:tcPr>
          <w:p w:rsidR="00BB5054" w:rsidRPr="00B12EAB" w:rsidRDefault="00BB5054" w:rsidP="005879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Консультационно-просветительский</w:t>
            </w:r>
          </w:p>
        </w:tc>
        <w:tc>
          <w:tcPr>
            <w:tcW w:w="868" w:type="pct"/>
          </w:tcPr>
          <w:p w:rsidR="00BB5054" w:rsidRPr="00B12EAB" w:rsidRDefault="00BB5054" w:rsidP="005879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Коррекционо-развивающий</w:t>
            </w:r>
          </w:p>
        </w:tc>
      </w:tr>
      <w:tr w:rsidR="00BB5054" w:rsidRPr="00B12EAB" w:rsidTr="002274D0">
        <w:trPr>
          <w:trHeight w:val="1649"/>
          <w:jc w:val="center"/>
        </w:trPr>
        <w:tc>
          <w:tcPr>
            <w:tcW w:w="577" w:type="pct"/>
          </w:tcPr>
          <w:p w:rsidR="00BB5054" w:rsidRPr="00B12EAB" w:rsidRDefault="00BB5054" w:rsidP="00A01D4D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сентябрь</w:t>
            </w:r>
          </w:p>
        </w:tc>
        <w:tc>
          <w:tcPr>
            <w:tcW w:w="1405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Семинар для воспитателей «Обеспечение психологической безопасности ребёнка в период адаптации»</w:t>
            </w:r>
          </w:p>
        </w:tc>
        <w:tc>
          <w:tcPr>
            <w:tcW w:w="964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 xml:space="preserve">Изучение запроса со стороны субъектов образовательного процесса </w:t>
            </w:r>
          </w:p>
        </w:tc>
        <w:tc>
          <w:tcPr>
            <w:tcW w:w="1186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Консультации для родителей «Первый раз в детский сад», «Ребёнок в детском саду»</w:t>
            </w:r>
          </w:p>
        </w:tc>
        <w:tc>
          <w:tcPr>
            <w:tcW w:w="868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 xml:space="preserve">Создание игротеки, направленной на успешную адаптацию ребёнка в д/с. </w:t>
            </w:r>
          </w:p>
        </w:tc>
      </w:tr>
      <w:tr w:rsidR="00BB5054" w:rsidRPr="00B12EAB" w:rsidTr="002274D0">
        <w:trPr>
          <w:trHeight w:val="1598"/>
          <w:jc w:val="center"/>
        </w:trPr>
        <w:tc>
          <w:tcPr>
            <w:tcW w:w="577" w:type="pct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октябрь</w:t>
            </w:r>
          </w:p>
        </w:tc>
        <w:tc>
          <w:tcPr>
            <w:tcW w:w="1405" w:type="pct"/>
          </w:tcPr>
          <w:p w:rsidR="00BB5054" w:rsidRPr="00B12EAB" w:rsidRDefault="00BB5054" w:rsidP="002274D0">
            <w:pPr>
              <w:spacing w:after="0" w:line="240" w:lineRule="auto"/>
              <w:ind w:left="-112" w:right="-108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формирование банка данных о неорганизованных детях и будущих воспитанниках ДОУ</w:t>
            </w:r>
          </w:p>
        </w:tc>
        <w:tc>
          <w:tcPr>
            <w:tcW w:w="964" w:type="pct"/>
          </w:tcPr>
          <w:p w:rsidR="00BB5054" w:rsidRPr="00B12EAB" w:rsidRDefault="00BB5054" w:rsidP="002274D0">
            <w:pPr>
              <w:spacing w:after="0" w:line="240" w:lineRule="auto"/>
              <w:ind w:left="-108" w:right="-106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pacing w:val="-10"/>
                <w:sz w:val="24"/>
                <w:szCs w:val="24"/>
              </w:rPr>
              <w:t>Подбор диаг</w:t>
            </w:r>
            <w:r w:rsidRPr="00B12EAB"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ностических </w:t>
            </w:r>
            <w:r w:rsidRPr="00B12EAB">
              <w:rPr>
                <w:rFonts w:ascii="Times New Roman" w:hAnsi="Times New Roman"/>
                <w:spacing w:val="-10"/>
                <w:sz w:val="24"/>
                <w:szCs w:val="24"/>
              </w:rPr>
              <w:t>методик и диаг</w:t>
            </w:r>
            <w:r w:rsidRPr="00B12EAB"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ностических карт </w:t>
            </w:r>
            <w:r w:rsidRPr="00B12EAB">
              <w:rPr>
                <w:rFonts w:ascii="Times New Roman" w:hAnsi="Times New Roman"/>
                <w:spacing w:val="-10"/>
                <w:sz w:val="24"/>
                <w:szCs w:val="24"/>
              </w:rPr>
              <w:t>семей каждого воспитанника</w:t>
            </w:r>
          </w:p>
        </w:tc>
        <w:tc>
          <w:tcPr>
            <w:tcW w:w="1186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Познакомить с программными задачами и содержанием работы</w:t>
            </w:r>
          </w:p>
        </w:tc>
        <w:tc>
          <w:tcPr>
            <w:tcW w:w="868" w:type="pct"/>
          </w:tcPr>
          <w:p w:rsidR="00BB5054" w:rsidRPr="00B12EAB" w:rsidRDefault="00BB5054" w:rsidP="00AB47E6">
            <w:pPr>
              <w:spacing w:after="0" w:line="240" w:lineRule="auto"/>
              <w:ind w:right="-14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Коррекционно – развивающие занятия по развитию разных сторон речи</w:t>
            </w:r>
          </w:p>
        </w:tc>
      </w:tr>
      <w:tr w:rsidR="00BB5054" w:rsidRPr="00B12EAB" w:rsidTr="002274D0">
        <w:trPr>
          <w:trHeight w:val="784"/>
          <w:jc w:val="center"/>
        </w:trPr>
        <w:tc>
          <w:tcPr>
            <w:tcW w:w="577" w:type="pct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ноябрь</w:t>
            </w:r>
          </w:p>
        </w:tc>
        <w:tc>
          <w:tcPr>
            <w:tcW w:w="1405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Выступление на общесадовом собрании</w:t>
            </w:r>
          </w:p>
        </w:tc>
        <w:tc>
          <w:tcPr>
            <w:tcW w:w="964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Анкетирование «Ваш стиль воспитания»</w:t>
            </w:r>
          </w:p>
        </w:tc>
        <w:tc>
          <w:tcPr>
            <w:tcW w:w="1186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Выпуск газеты «Родителям о нас»</w:t>
            </w:r>
          </w:p>
        </w:tc>
        <w:tc>
          <w:tcPr>
            <w:tcW w:w="868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Реализация развивающих программ</w:t>
            </w:r>
          </w:p>
        </w:tc>
      </w:tr>
      <w:tr w:rsidR="00BB5054" w:rsidRPr="00B12EAB" w:rsidTr="002274D0">
        <w:trPr>
          <w:trHeight w:val="1613"/>
          <w:jc w:val="center"/>
        </w:trPr>
        <w:tc>
          <w:tcPr>
            <w:tcW w:w="577" w:type="pct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декабрь</w:t>
            </w:r>
          </w:p>
        </w:tc>
        <w:tc>
          <w:tcPr>
            <w:tcW w:w="1405" w:type="pct"/>
          </w:tcPr>
          <w:p w:rsidR="00BB5054" w:rsidRPr="00B12EAB" w:rsidRDefault="00BB5054" w:rsidP="00417A0F">
            <w:pPr>
              <w:spacing w:after="0" w:line="240" w:lineRule="auto"/>
              <w:ind w:left="-109" w:right="-108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Семинар «Коммуникативные способности детей-дошкольников»</w:t>
            </w:r>
          </w:p>
        </w:tc>
        <w:tc>
          <w:tcPr>
            <w:tcW w:w="964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Статистика речевых проблем детей</w:t>
            </w:r>
          </w:p>
        </w:tc>
        <w:tc>
          <w:tcPr>
            <w:tcW w:w="1186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Консультация для родителей «Если ваш ребёнок плохо говорит»;для педагогов «Мир детских «почему»»</w:t>
            </w:r>
          </w:p>
        </w:tc>
        <w:tc>
          <w:tcPr>
            <w:tcW w:w="868" w:type="pct"/>
          </w:tcPr>
          <w:p w:rsidR="00BB5054" w:rsidRPr="00B12EAB" w:rsidRDefault="00BB5054" w:rsidP="00AB47E6">
            <w:pPr>
              <w:spacing w:after="0" w:line="240" w:lineRule="auto"/>
              <w:ind w:right="-14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Реализация коррекционно-развивающих программ</w:t>
            </w:r>
          </w:p>
        </w:tc>
      </w:tr>
      <w:tr w:rsidR="00BB5054" w:rsidRPr="00B12EAB" w:rsidTr="002274D0">
        <w:trPr>
          <w:trHeight w:val="784"/>
          <w:jc w:val="center"/>
        </w:trPr>
        <w:tc>
          <w:tcPr>
            <w:tcW w:w="577" w:type="pct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 xml:space="preserve">Январь </w:t>
            </w:r>
          </w:p>
        </w:tc>
        <w:tc>
          <w:tcPr>
            <w:tcW w:w="1405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Тренинг для педагогов «Общение»</w:t>
            </w:r>
          </w:p>
        </w:tc>
        <w:tc>
          <w:tcPr>
            <w:tcW w:w="964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Диагностика успешности адаптации</w:t>
            </w:r>
          </w:p>
        </w:tc>
        <w:tc>
          <w:tcPr>
            <w:tcW w:w="1186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Работа по запросам родителей</w:t>
            </w:r>
          </w:p>
        </w:tc>
        <w:tc>
          <w:tcPr>
            <w:tcW w:w="868" w:type="pct"/>
          </w:tcPr>
          <w:p w:rsidR="00BB5054" w:rsidRPr="00B12EAB" w:rsidRDefault="00BB5054" w:rsidP="002274D0">
            <w:pPr>
              <w:spacing w:after="0" w:line="240" w:lineRule="auto"/>
              <w:ind w:left="-111" w:right="-14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Игровые тренинги для детей средней и старшей группы</w:t>
            </w:r>
          </w:p>
        </w:tc>
      </w:tr>
      <w:tr w:rsidR="00BB5054" w:rsidRPr="00B12EAB" w:rsidTr="002274D0">
        <w:trPr>
          <w:trHeight w:val="1082"/>
          <w:jc w:val="center"/>
        </w:trPr>
        <w:tc>
          <w:tcPr>
            <w:tcW w:w="577" w:type="pct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февраль</w:t>
            </w:r>
          </w:p>
        </w:tc>
        <w:tc>
          <w:tcPr>
            <w:tcW w:w="1405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Аналитический обзор «Речевые нарушения: проблемы, поиски, решения»</w:t>
            </w:r>
          </w:p>
        </w:tc>
        <w:tc>
          <w:tcPr>
            <w:tcW w:w="964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Диагностика детско-родительских отношений</w:t>
            </w:r>
          </w:p>
        </w:tc>
        <w:tc>
          <w:tcPr>
            <w:tcW w:w="1186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Консультация для родителей «Кризис трёх лет. Как помочь ребёнку?»</w:t>
            </w:r>
          </w:p>
        </w:tc>
        <w:tc>
          <w:tcPr>
            <w:tcW w:w="868" w:type="pct"/>
          </w:tcPr>
          <w:p w:rsidR="00BB5054" w:rsidRPr="00B12EAB" w:rsidRDefault="00BB5054" w:rsidP="00AB47E6">
            <w:pPr>
              <w:spacing w:after="0" w:line="240" w:lineRule="auto"/>
              <w:ind w:right="-14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Реализация коррекционно-развивающих программ</w:t>
            </w:r>
          </w:p>
        </w:tc>
      </w:tr>
      <w:tr w:rsidR="00BB5054" w:rsidRPr="00B12EAB" w:rsidTr="002274D0">
        <w:trPr>
          <w:trHeight w:val="531"/>
          <w:jc w:val="center"/>
        </w:trPr>
        <w:tc>
          <w:tcPr>
            <w:tcW w:w="577" w:type="pct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1405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 xml:space="preserve">Тренинг для педагогов по профилактике синдрома профессионального выгорания </w:t>
            </w:r>
          </w:p>
        </w:tc>
        <w:tc>
          <w:tcPr>
            <w:tcW w:w="964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Диагностика «Подвержены ли Вы стрессу»</w:t>
            </w:r>
          </w:p>
        </w:tc>
        <w:tc>
          <w:tcPr>
            <w:tcW w:w="1186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Праздник для родителей «7+Я=Семья»</w:t>
            </w:r>
          </w:p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8" w:type="pct"/>
          </w:tcPr>
          <w:p w:rsidR="00BB5054" w:rsidRPr="00B12EAB" w:rsidRDefault="00BB5054" w:rsidP="002274D0">
            <w:pPr>
              <w:spacing w:after="0" w:line="240" w:lineRule="auto"/>
              <w:ind w:left="-111" w:right="-1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Игровые тренинги для детей средней и старшей группы</w:t>
            </w:r>
          </w:p>
        </w:tc>
      </w:tr>
      <w:tr w:rsidR="00BB5054" w:rsidRPr="00B12EAB" w:rsidTr="002274D0">
        <w:trPr>
          <w:trHeight w:val="1699"/>
          <w:jc w:val="center"/>
        </w:trPr>
        <w:tc>
          <w:tcPr>
            <w:tcW w:w="577" w:type="pct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1405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Семинар «Взаимодействие педагогов и родителей в сохранении психического здоровья детей»</w:t>
            </w:r>
          </w:p>
        </w:tc>
        <w:tc>
          <w:tcPr>
            <w:tcW w:w="964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Анкетирование родителей «реализованы ли Ваши ожидания от детского сада?</w:t>
            </w:r>
          </w:p>
        </w:tc>
        <w:tc>
          <w:tcPr>
            <w:tcW w:w="1186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Консультация «Воспитатели и родители – пути эффективного взаимодействия»</w:t>
            </w:r>
          </w:p>
        </w:tc>
        <w:tc>
          <w:tcPr>
            <w:tcW w:w="868" w:type="pct"/>
          </w:tcPr>
          <w:p w:rsidR="00BB5054" w:rsidRPr="00B12EAB" w:rsidRDefault="00BB5054" w:rsidP="002274D0">
            <w:pPr>
              <w:spacing w:after="0" w:line="240" w:lineRule="auto"/>
              <w:ind w:right="-14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Реализация коррекционно-развивающих программ</w:t>
            </w:r>
          </w:p>
        </w:tc>
      </w:tr>
      <w:tr w:rsidR="00BB5054" w:rsidRPr="00B12EAB" w:rsidTr="002274D0">
        <w:trPr>
          <w:trHeight w:val="70"/>
          <w:jc w:val="center"/>
        </w:trPr>
        <w:tc>
          <w:tcPr>
            <w:tcW w:w="577" w:type="pct"/>
          </w:tcPr>
          <w:p w:rsidR="00BB5054" w:rsidRPr="00B12EAB" w:rsidRDefault="00BB5054" w:rsidP="005879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2EAB">
              <w:rPr>
                <w:rFonts w:ascii="Times New Roman" w:hAnsi="Times New Roman"/>
                <w:sz w:val="24"/>
                <w:szCs w:val="24"/>
              </w:rPr>
              <w:t>май</w:t>
            </w:r>
          </w:p>
        </w:tc>
        <w:tc>
          <w:tcPr>
            <w:tcW w:w="1405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4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B12EAB">
              <w:rPr>
                <w:rFonts w:ascii="Times New Roman" w:hAnsi="Times New Roman"/>
              </w:rPr>
              <w:t>Диагностика готовности детей к школе детей старшей группы</w:t>
            </w:r>
          </w:p>
        </w:tc>
        <w:tc>
          <w:tcPr>
            <w:tcW w:w="1186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B12EAB">
              <w:rPr>
                <w:rFonts w:ascii="Times New Roman" w:hAnsi="Times New Roman"/>
              </w:rPr>
              <w:t>Рекомендации для родителей «Дисциплина с любовью»</w:t>
            </w:r>
          </w:p>
        </w:tc>
        <w:tc>
          <w:tcPr>
            <w:tcW w:w="868" w:type="pct"/>
          </w:tcPr>
          <w:p w:rsidR="00BB5054" w:rsidRPr="00B12EAB" w:rsidRDefault="00BB5054" w:rsidP="00A01D4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B12EAB">
              <w:rPr>
                <w:rFonts w:ascii="Times New Roman" w:hAnsi="Times New Roman"/>
              </w:rPr>
              <w:t>Реализация коррекционно-развивающих программ</w:t>
            </w:r>
          </w:p>
        </w:tc>
      </w:tr>
    </w:tbl>
    <w:p w:rsidR="00BB5054" w:rsidRPr="00924B3A" w:rsidRDefault="00BB5054" w:rsidP="002F4A0E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924B3A">
        <w:rPr>
          <w:rFonts w:ascii="Times New Roman" w:hAnsi="Times New Roman"/>
          <w:sz w:val="28"/>
          <w:szCs w:val="28"/>
        </w:rPr>
        <w:t>Приложение 4</w:t>
      </w:r>
    </w:p>
    <w:p w:rsidR="00BB5054" w:rsidRDefault="00BB5054" w:rsidP="002F4A0E">
      <w:pPr>
        <w:spacing w:after="0"/>
        <w:jc w:val="right"/>
        <w:rPr>
          <w:rFonts w:ascii="Times New Roman" w:hAnsi="Times New Roman"/>
        </w:rPr>
      </w:pPr>
    </w:p>
    <w:p w:rsidR="00BB5054" w:rsidRPr="00924B3A" w:rsidRDefault="00BB5054" w:rsidP="002F4A0E">
      <w:pPr>
        <w:ind w:firstLine="708"/>
        <w:jc w:val="center"/>
        <w:rPr>
          <w:rFonts w:ascii="Times New Roman" w:hAnsi="Times New Roman"/>
          <w:sz w:val="28"/>
          <w:szCs w:val="28"/>
        </w:rPr>
      </w:pPr>
      <w:r w:rsidRPr="00924B3A">
        <w:rPr>
          <w:rFonts w:ascii="Times New Roman" w:hAnsi="Times New Roman"/>
          <w:sz w:val="28"/>
          <w:szCs w:val="28"/>
        </w:rPr>
        <w:t>План работы</w:t>
      </w:r>
    </w:p>
    <w:p w:rsidR="00BB5054" w:rsidRPr="00924B3A" w:rsidRDefault="00BB5054" w:rsidP="002F4A0E">
      <w:pPr>
        <w:ind w:firstLine="708"/>
        <w:jc w:val="center"/>
        <w:rPr>
          <w:rFonts w:ascii="Times New Roman" w:hAnsi="Times New Roman"/>
          <w:sz w:val="28"/>
          <w:szCs w:val="28"/>
        </w:rPr>
      </w:pPr>
      <w:r w:rsidRPr="00924B3A">
        <w:rPr>
          <w:rFonts w:ascii="Times New Roman" w:hAnsi="Times New Roman"/>
          <w:sz w:val="28"/>
          <w:szCs w:val="28"/>
        </w:rPr>
        <w:t>Клуба «Молодая семья»</w:t>
      </w:r>
    </w:p>
    <w:p w:rsidR="00BB5054" w:rsidRPr="0013723C" w:rsidRDefault="00BB5054" w:rsidP="002F4A0E">
      <w:pPr>
        <w:ind w:firstLine="708"/>
        <w:jc w:val="center"/>
        <w:rPr>
          <w:rFonts w:ascii="Times New Roman" w:hAnsi="Times New Roman"/>
        </w:rPr>
      </w:pPr>
      <w:r w:rsidRPr="00924B3A">
        <w:rPr>
          <w:rFonts w:ascii="Times New Roman" w:hAnsi="Times New Roman"/>
        </w:rPr>
        <w:t>(для родителей детей раннего возраста)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2"/>
        <w:gridCol w:w="3565"/>
        <w:gridCol w:w="2552"/>
        <w:gridCol w:w="2693"/>
      </w:tblGrid>
      <w:tr w:rsidR="00BB5054" w:rsidRPr="00B12EAB" w:rsidTr="00587976"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          №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Тематика заседаний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Форма проведения</w:t>
            </w:r>
          </w:p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Сроки</w:t>
            </w:r>
          </w:p>
        </w:tc>
      </w:tr>
      <w:tr w:rsidR="00BB5054" w:rsidRPr="00B12EAB" w:rsidTr="00587976"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«Родитель- это звучит гордо»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беседа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август</w:t>
            </w:r>
          </w:p>
        </w:tc>
      </w:tr>
      <w:tr w:rsidR="00BB5054" w:rsidRPr="00B12EAB" w:rsidTr="00587976">
        <w:trPr>
          <w:trHeight w:val="300"/>
        </w:trPr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«Адаптируемся вместе»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практикум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сентябрь</w:t>
            </w:r>
          </w:p>
        </w:tc>
      </w:tr>
      <w:tr w:rsidR="00BB5054" w:rsidRPr="00B12EAB" w:rsidTr="00587976"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«Растим малыша здоровым»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консультация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октябрь</w:t>
            </w:r>
          </w:p>
        </w:tc>
      </w:tr>
      <w:tr w:rsidR="00BB5054" w:rsidRPr="00B12EAB" w:rsidTr="00587976"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«Правила жизни моего ребенка»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тренинг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ноябрь</w:t>
            </w:r>
          </w:p>
        </w:tc>
      </w:tr>
      <w:tr w:rsidR="00BB5054" w:rsidRPr="00B12EAB" w:rsidTr="00587976"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«Мотивы детской истерики»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тренинг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декабрь</w:t>
            </w:r>
          </w:p>
        </w:tc>
      </w:tr>
      <w:tr w:rsidR="00BB5054" w:rsidRPr="00B12EAB" w:rsidTr="00587976"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«Что наша жизнь?....</w:t>
            </w:r>
            <w:r w:rsidRPr="00B12EAB">
              <w:rPr>
                <w:rFonts w:ascii="Times New Roman" w:hAnsi="Times New Roman"/>
                <w:sz w:val="28"/>
                <w:szCs w:val="28"/>
                <w:u w:val="single"/>
              </w:rPr>
              <w:t xml:space="preserve">Игра </w:t>
            </w:r>
          </w:p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(воспитание детей в игре)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Деловая игра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январь</w:t>
            </w:r>
          </w:p>
        </w:tc>
      </w:tr>
      <w:tr w:rsidR="00BB5054" w:rsidRPr="00B12EAB" w:rsidTr="00587976"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« Ладушки-ладушки» </w:t>
            </w:r>
          </w:p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(о развитие мелкой моторики )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консультация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февраль</w:t>
            </w:r>
          </w:p>
        </w:tc>
      </w:tr>
      <w:tr w:rsidR="00BB5054" w:rsidRPr="00B12EAB" w:rsidTr="00587976"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«Поговори со мною, мама»</w:t>
            </w:r>
          </w:p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(о развитии речи)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Круглый стол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март</w:t>
            </w:r>
          </w:p>
        </w:tc>
      </w:tr>
      <w:tr w:rsidR="00BB5054" w:rsidRPr="00B12EAB" w:rsidTr="00587976">
        <w:trPr>
          <w:trHeight w:val="570"/>
        </w:trPr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 xml:space="preserve">«В царстве упрямства и капризов»  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практикум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апрель</w:t>
            </w:r>
          </w:p>
        </w:tc>
      </w:tr>
      <w:tr w:rsidR="00BB5054" w:rsidRPr="00B12EAB" w:rsidTr="00587976">
        <w:tc>
          <w:tcPr>
            <w:tcW w:w="51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565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Итоговое заседание</w:t>
            </w:r>
          </w:p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(эффективность деятельности, анализ работы клуба, планирование на следующий год)</w:t>
            </w:r>
          </w:p>
        </w:tc>
        <w:tc>
          <w:tcPr>
            <w:tcW w:w="2552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Круглый стол</w:t>
            </w:r>
          </w:p>
        </w:tc>
        <w:tc>
          <w:tcPr>
            <w:tcW w:w="2693" w:type="dxa"/>
          </w:tcPr>
          <w:p w:rsidR="00BB5054" w:rsidRPr="00B12EAB" w:rsidRDefault="00BB5054" w:rsidP="00587976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12EAB">
              <w:rPr>
                <w:rFonts w:ascii="Times New Roman" w:hAnsi="Times New Roman"/>
                <w:sz w:val="28"/>
                <w:szCs w:val="28"/>
              </w:rPr>
              <w:t>май</w:t>
            </w:r>
          </w:p>
        </w:tc>
      </w:tr>
    </w:tbl>
    <w:p w:rsidR="00BB5054" w:rsidRDefault="00BB5054" w:rsidP="002F4A0E">
      <w:pPr>
        <w:spacing w:after="0"/>
        <w:jc w:val="right"/>
        <w:rPr>
          <w:rFonts w:ascii="Times New Roman" w:hAnsi="Times New Roman"/>
        </w:rPr>
      </w:pPr>
    </w:p>
    <w:p w:rsidR="00BB5054" w:rsidRDefault="00BB5054" w:rsidP="002F4A0E">
      <w:pPr>
        <w:spacing w:after="0"/>
        <w:jc w:val="right"/>
        <w:rPr>
          <w:rFonts w:ascii="Times New Roman" w:hAnsi="Times New Roman"/>
          <w:sz w:val="28"/>
          <w:szCs w:val="28"/>
        </w:rPr>
        <w:sectPr w:rsidR="00BB5054" w:rsidSect="00041151">
          <w:headerReference w:type="default" r:id="rId11"/>
          <w:footerReference w:type="default" r:id="rId12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BB5054" w:rsidRDefault="00BB5054" w:rsidP="002F4A0E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5</w:t>
      </w:r>
    </w:p>
    <w:p w:rsidR="00BB5054" w:rsidRDefault="00BB5054" w:rsidP="00CB53B5">
      <w:pPr>
        <w:pStyle w:val="NoSpacing"/>
        <w:spacing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Буклет</w:t>
      </w:r>
    </w:p>
    <w:p w:rsidR="00BB5054" w:rsidRPr="00D04138" w:rsidRDefault="00BB5054" w:rsidP="00D04138">
      <w:pPr>
        <w:pStyle w:val="NoSpacing"/>
        <w:spacing w:line="276" w:lineRule="auto"/>
        <w:jc w:val="center"/>
        <w:rPr>
          <w:rFonts w:ascii="Times New Roman" w:hAnsi="Times New Roman"/>
          <w:sz w:val="28"/>
          <w:szCs w:val="28"/>
        </w:rPr>
      </w:pPr>
      <w:r w:rsidRPr="006C0492">
        <w:rPr>
          <w:rFonts w:ascii="Times New Roman" w:hAnsi="Times New Roman"/>
          <w:sz w:val="28"/>
          <w:szCs w:val="28"/>
        </w:rPr>
        <w:t>«Положительное семейное воспитание –как основной фактор</w:t>
      </w:r>
      <w:r>
        <w:rPr>
          <w:rFonts w:ascii="Times New Roman" w:hAnsi="Times New Roman"/>
          <w:sz w:val="28"/>
          <w:szCs w:val="28"/>
        </w:rPr>
        <w:t xml:space="preserve"> становления нравственной основы личности».</w:t>
      </w:r>
      <w:bookmarkStart w:id="0" w:name="_GoBack"/>
      <w:bookmarkEnd w:id="0"/>
    </w:p>
    <w:p w:rsidR="00BB5054" w:rsidRDefault="00BB5054" w:rsidP="002F4A0E">
      <w:pPr>
        <w:pStyle w:val="BodyText"/>
        <w:spacing w:after="0"/>
        <w:jc w:val="right"/>
        <w:rPr>
          <w:rFonts w:ascii="Times New Roman" w:hAnsi="Times New Roman"/>
          <w:sz w:val="28"/>
          <w:szCs w:val="28"/>
        </w:rPr>
      </w:pPr>
      <w:r w:rsidRPr="00B12EAB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1" o:spid="_x0000_i1027" type="#_x0000_t75" style="width:468pt;height:312pt;visibility:visible">
            <v:imagedata r:id="rId13" o:title=""/>
          </v:shape>
        </w:pict>
      </w:r>
    </w:p>
    <w:p w:rsidR="00BB5054" w:rsidRDefault="00BB5054" w:rsidP="002F4A0E">
      <w:pPr>
        <w:pStyle w:val="BodyText"/>
        <w:spacing w:after="0"/>
        <w:jc w:val="right"/>
        <w:rPr>
          <w:rFonts w:ascii="Times New Roman" w:hAnsi="Times New Roman"/>
          <w:sz w:val="28"/>
          <w:szCs w:val="28"/>
        </w:rPr>
      </w:pPr>
    </w:p>
    <w:p w:rsidR="00BB5054" w:rsidRDefault="00BB5054" w:rsidP="002F4A0E">
      <w:pPr>
        <w:pStyle w:val="BodyText"/>
        <w:spacing w:after="0"/>
        <w:jc w:val="right"/>
        <w:rPr>
          <w:rFonts w:ascii="Times New Roman" w:hAnsi="Times New Roman"/>
          <w:sz w:val="28"/>
          <w:szCs w:val="28"/>
        </w:rPr>
      </w:pPr>
      <w:r w:rsidRPr="00B12EAB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2" o:spid="_x0000_i1028" type="#_x0000_t75" style="width:468pt;height:312pt;visibility:visible">
            <v:imagedata r:id="rId14" o:title=""/>
          </v:shape>
        </w:pict>
      </w:r>
    </w:p>
    <w:p w:rsidR="00BB5054" w:rsidRDefault="00BB5054" w:rsidP="002F4A0E">
      <w:pPr>
        <w:pStyle w:val="BodyText"/>
        <w:spacing w:after="0"/>
        <w:jc w:val="right"/>
        <w:rPr>
          <w:rFonts w:ascii="Times New Roman" w:hAnsi="Times New Roman"/>
          <w:sz w:val="28"/>
          <w:szCs w:val="28"/>
        </w:rPr>
        <w:sectPr w:rsidR="00BB5054" w:rsidSect="00CB53B5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BB5054" w:rsidRPr="00B07E68" w:rsidRDefault="00BB5054" w:rsidP="002F4A0E">
      <w:pPr>
        <w:pStyle w:val="BodyText"/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6</w:t>
      </w:r>
    </w:p>
    <w:p w:rsidR="00BB5054" w:rsidRPr="0013723C" w:rsidRDefault="00BB5054" w:rsidP="002F4A0E">
      <w:pPr>
        <w:pStyle w:val="BodyText"/>
        <w:spacing w:after="0"/>
        <w:ind w:left="360"/>
        <w:jc w:val="center"/>
        <w:rPr>
          <w:rFonts w:ascii="Times New Roman" w:hAnsi="Times New Roman"/>
          <w:sz w:val="28"/>
          <w:szCs w:val="28"/>
        </w:rPr>
      </w:pPr>
      <w:r w:rsidRPr="0013723C">
        <w:rPr>
          <w:rFonts w:ascii="Times New Roman" w:hAnsi="Times New Roman"/>
          <w:sz w:val="28"/>
          <w:szCs w:val="28"/>
        </w:rPr>
        <w:t>Игровой практикум для родителей.</w:t>
      </w:r>
    </w:p>
    <w:p w:rsidR="00BB5054" w:rsidRPr="00B07E68" w:rsidRDefault="00BB5054" w:rsidP="002F4A0E">
      <w:pPr>
        <w:pStyle w:val="BodyText"/>
        <w:spacing w:after="0"/>
        <w:ind w:left="360"/>
        <w:jc w:val="center"/>
        <w:rPr>
          <w:rFonts w:ascii="Times New Roman" w:hAnsi="Times New Roman"/>
          <w:b/>
          <w:sz w:val="28"/>
          <w:szCs w:val="28"/>
        </w:rPr>
      </w:pPr>
    </w:p>
    <w:p w:rsidR="00BB5054" w:rsidRDefault="00BB5054" w:rsidP="002F4A0E">
      <w:pPr>
        <w:pStyle w:val="BodyText"/>
        <w:spacing w:after="0" w:line="360" w:lineRule="auto"/>
        <w:ind w:left="3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научить играть родителей с детьми, создавая для этого необходимые условия.</w:t>
      </w:r>
    </w:p>
    <w:p w:rsidR="00BB5054" w:rsidRDefault="00BB5054" w:rsidP="002F4A0E">
      <w:pPr>
        <w:pStyle w:val="BodyText"/>
        <w:spacing w:after="0" w:line="360" w:lineRule="auto"/>
        <w:ind w:left="3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Задачи:</w:t>
      </w:r>
    </w:p>
    <w:p w:rsidR="00BB5054" w:rsidRDefault="00BB5054" w:rsidP="002F4A0E">
      <w:pPr>
        <w:pStyle w:val="BodyText"/>
        <w:spacing w:after="0" w:line="360" w:lineRule="auto"/>
        <w:ind w:left="3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1. Убедить родителей в том, что игра – это развлечение, и важнейший источник знаний для дошкольника. </w:t>
      </w:r>
    </w:p>
    <w:p w:rsidR="00BB5054" w:rsidRDefault="00BB5054" w:rsidP="002F4A0E">
      <w:pPr>
        <w:pStyle w:val="BodyText"/>
        <w:spacing w:after="0" w:line="360" w:lineRule="auto"/>
        <w:ind w:left="3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2. Объяснить мамам и папам, что только умеющий играть ребёнок сможет в будущем найти в работе в работе интерес и будет выполнять её с желанием.</w:t>
      </w:r>
    </w:p>
    <w:p w:rsidR="00BB5054" w:rsidRDefault="00BB5054" w:rsidP="002F4A0E">
      <w:pPr>
        <w:pStyle w:val="BodyText"/>
        <w:spacing w:after="0" w:line="360" w:lineRule="auto"/>
        <w:ind w:left="3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Предварительная работа:</w:t>
      </w:r>
    </w:p>
    <w:p w:rsidR="00BB5054" w:rsidRDefault="00BB5054" w:rsidP="002F4A0E">
      <w:pPr>
        <w:pStyle w:val="BodyText"/>
        <w:spacing w:after="0" w:line="360" w:lineRule="auto"/>
        <w:ind w:left="3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проведение и анализ анкеты «Нужна ли игра ребёнку и зачем»?</w:t>
      </w:r>
    </w:p>
    <w:p w:rsidR="00BB5054" w:rsidRDefault="00BB5054" w:rsidP="002F4A0E">
      <w:pPr>
        <w:pStyle w:val="BodyText"/>
        <w:spacing w:after="0" w:line="360" w:lineRule="auto"/>
        <w:ind w:left="3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</w:t>
      </w:r>
    </w:p>
    <w:p w:rsidR="00BB5054" w:rsidRPr="003B5CB9" w:rsidRDefault="00BB5054" w:rsidP="002F4A0E">
      <w:pPr>
        <w:pStyle w:val="BodyText"/>
        <w:spacing w:after="0" w:line="360" w:lineRule="auto"/>
        <w:ind w:left="3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картинки домашних животных; разрезные картинки домашних животных; картинки овощей и фруктов; вырезанные листья клёна, березы, рябины, шапочки – маски лягушки, собаки, кошки, внучки, дедушки; атрибуты к сюжетно-ролевой игре; строительный материал.</w:t>
      </w: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  <w:color w:val="C00000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Pr="006275EB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Pr="006275EB" w:rsidRDefault="00BB5054" w:rsidP="002F4A0E">
      <w:pPr>
        <w:pStyle w:val="BodyText"/>
        <w:spacing w:after="0"/>
        <w:ind w:left="360"/>
        <w:jc w:val="both"/>
        <w:rPr>
          <w:rFonts w:ascii="Times New Roman" w:hAnsi="Times New Roman"/>
        </w:rPr>
      </w:pPr>
    </w:p>
    <w:p w:rsidR="00BB5054" w:rsidRDefault="00BB5054" w:rsidP="002F4A0E">
      <w:pPr>
        <w:spacing w:after="0"/>
        <w:rPr>
          <w:rFonts w:ascii="Times New Roman" w:hAnsi="Times New Roman"/>
        </w:rPr>
      </w:pPr>
    </w:p>
    <w:p w:rsidR="00BB5054" w:rsidRDefault="00BB5054" w:rsidP="002F4A0E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B5054" w:rsidRPr="0013723C" w:rsidRDefault="00BB5054" w:rsidP="002F4A0E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13723C">
        <w:rPr>
          <w:rFonts w:ascii="Times New Roman" w:hAnsi="Times New Roman"/>
          <w:sz w:val="28"/>
          <w:szCs w:val="28"/>
        </w:rPr>
        <w:t>Приложение 7</w:t>
      </w:r>
    </w:p>
    <w:p w:rsidR="00BB5054" w:rsidRDefault="00BB5054" w:rsidP="002F4A0E">
      <w:pPr>
        <w:pStyle w:val="NormalWeb"/>
        <w:spacing w:after="0"/>
        <w:rPr>
          <w:sz w:val="28"/>
          <w:szCs w:val="28"/>
        </w:rPr>
      </w:pPr>
      <w:r w:rsidRPr="0013723C">
        <w:rPr>
          <w:rStyle w:val="Strong"/>
          <w:sz w:val="28"/>
          <w:szCs w:val="28"/>
        </w:rPr>
        <w:t xml:space="preserve">Основные направления </w:t>
      </w:r>
      <w:r w:rsidRPr="0013723C">
        <w:rPr>
          <w:sz w:val="28"/>
          <w:szCs w:val="28"/>
        </w:rPr>
        <w:t>психолого</w:t>
      </w:r>
      <w:r>
        <w:rPr>
          <w:sz w:val="28"/>
          <w:szCs w:val="28"/>
        </w:rPr>
        <w:t>-педагогического</w:t>
      </w:r>
      <w:r w:rsidRPr="009E0D13">
        <w:rPr>
          <w:sz w:val="28"/>
          <w:szCs w:val="28"/>
        </w:rPr>
        <w:t xml:space="preserve"> сопровождени</w:t>
      </w:r>
      <w:r>
        <w:rPr>
          <w:sz w:val="28"/>
          <w:szCs w:val="28"/>
        </w:rPr>
        <w:t>я</w:t>
      </w:r>
      <w:r w:rsidRPr="009E0D13">
        <w:rPr>
          <w:sz w:val="28"/>
          <w:szCs w:val="28"/>
        </w:rPr>
        <w:t xml:space="preserve"> семьи</w:t>
      </w:r>
    </w:p>
    <w:p w:rsidR="00BB5054" w:rsidRDefault="00BB5054" w:rsidP="002F4A0E">
      <w:pPr>
        <w:pStyle w:val="NormalWeb"/>
        <w:spacing w:after="0"/>
        <w:jc w:val="center"/>
        <w:rPr>
          <w:rStyle w:val="Strong"/>
          <w:sz w:val="22"/>
          <w:szCs w:val="22"/>
        </w:rPr>
      </w:pPr>
      <w:r w:rsidRPr="009E0D13">
        <w:rPr>
          <w:sz w:val="28"/>
          <w:szCs w:val="28"/>
        </w:rPr>
        <w:t xml:space="preserve"> в условиях дошкольного образовательного учреждения</w:t>
      </w:r>
      <w:r w:rsidRPr="0073315E">
        <w:rPr>
          <w:rStyle w:val="Strong"/>
          <w:sz w:val="22"/>
          <w:szCs w:val="22"/>
        </w:rPr>
        <w:t>:</w:t>
      </w:r>
    </w:p>
    <w:p w:rsidR="00BB5054" w:rsidRPr="0073315E" w:rsidRDefault="00BB5054" w:rsidP="002F4A0E">
      <w:pPr>
        <w:pStyle w:val="NormalWeb"/>
        <w:spacing w:after="0"/>
        <w:jc w:val="center"/>
        <w:rPr>
          <w:sz w:val="22"/>
          <w:szCs w:val="22"/>
        </w:rPr>
      </w:pP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0A0"/>
      </w:tblPr>
      <w:tblGrid>
        <w:gridCol w:w="1907"/>
        <w:gridCol w:w="1957"/>
        <w:gridCol w:w="1856"/>
        <w:gridCol w:w="1954"/>
        <w:gridCol w:w="1860"/>
      </w:tblGrid>
      <w:tr w:rsidR="00BB5054" w:rsidRPr="00B12EAB" w:rsidTr="00587976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B050"/>
              <w:left w:val="outset" w:sz="6" w:space="0" w:color="00B050"/>
              <w:bottom w:val="outset" w:sz="6" w:space="0" w:color="auto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  <w:jc w:val="center"/>
            </w:pPr>
            <w:r w:rsidRPr="00115F9F">
              <w:rPr>
                <w:rStyle w:val="Strong"/>
              </w:rPr>
              <w:t>Направление работы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00B050"/>
              <w:bottom w:val="outset" w:sz="6" w:space="0" w:color="auto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  <w:jc w:val="center"/>
            </w:pPr>
            <w:r w:rsidRPr="00115F9F">
              <w:rPr>
                <w:rStyle w:val="Strong"/>
              </w:rPr>
              <w:t>Учитель-логопед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  <w:jc w:val="center"/>
            </w:pPr>
            <w:r w:rsidRPr="00115F9F">
              <w:rPr>
                <w:rStyle w:val="Strong"/>
              </w:rPr>
              <w:t>Педагог-психолог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  <w:jc w:val="center"/>
            </w:pPr>
            <w:r w:rsidRPr="00115F9F">
              <w:rPr>
                <w:rStyle w:val="Strong"/>
              </w:rPr>
              <w:t>Воспитатели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auto"/>
              <w:bottom w:val="outset" w:sz="6" w:space="0" w:color="auto"/>
              <w:right w:val="outset" w:sz="6" w:space="0" w:color="00B050"/>
            </w:tcBorders>
          </w:tcPr>
          <w:p w:rsidR="00BB5054" w:rsidRPr="00115F9F" w:rsidRDefault="00BB5054" w:rsidP="00587976">
            <w:pPr>
              <w:pStyle w:val="NormalWeb"/>
              <w:spacing w:after="0"/>
              <w:jc w:val="center"/>
            </w:pPr>
            <w:r w:rsidRPr="00115F9F">
              <w:rPr>
                <w:rStyle w:val="Strong"/>
              </w:rPr>
              <w:t>Родители</w:t>
            </w:r>
          </w:p>
        </w:tc>
      </w:tr>
      <w:tr w:rsidR="00BB5054" w:rsidRPr="00B12EAB" w:rsidTr="00587976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B050"/>
              <w:left w:val="outset" w:sz="6" w:space="0" w:color="00B050"/>
              <w:bottom w:val="outset" w:sz="6" w:space="0" w:color="00B050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1. Повышение речевых умений и речевой активности детей в разных видах коммуникативного взаимодействия.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00B050"/>
              <w:bottom w:val="outset" w:sz="6" w:space="0" w:color="00B050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Развитие диалогической речи через совместное рассказывание и обыгрывание знакомых сказок и сюжетов с использованием игрушек и серии картин.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auto"/>
              <w:bottom w:val="outset" w:sz="6" w:space="0" w:color="00B050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Тренинговые упражнения на развития эмоционально-социальной сферы детей.</w:t>
            </w:r>
          </w:p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Игры, развивающие коммуникативные навыки детей. Занятия, формирующие навыки общения у детей. Упражнения на обогащение опыта взаимодействия ребенка со взрослыми и сверстниками.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auto"/>
              <w:bottom w:val="outset" w:sz="6" w:space="0" w:color="00B050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Инсценировки сказок, чтение произведений художественной литературы, стихов с их дальнейшим обыгрыванием, сюжетно-ролевые игры.</w:t>
            </w:r>
          </w:p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Активизация и повышение мотивации детей в группе к побуждению общения со сверстниками и взрослыми.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00B050"/>
              <w:bottom w:val="outset" w:sz="6" w:space="0" w:color="00B050"/>
              <w:right w:val="outset" w:sz="6" w:space="0" w:color="00B050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Активизация и повышение мотивации ребенка в семье, направленная на развитие коммуникативных умений и навыков.</w:t>
            </w:r>
          </w:p>
        </w:tc>
      </w:tr>
      <w:tr w:rsidR="00BB5054" w:rsidRPr="00B12EAB" w:rsidTr="00587976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00B050"/>
              <w:bottom w:val="outset" w:sz="6" w:space="0" w:color="auto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2. Своевременное предупреждение и выявление речевых и коммуникативных трудностей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00B050"/>
              <w:bottom w:val="outset" w:sz="6" w:space="0" w:color="auto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Профилактическая работа по формированию компонентов речевой деятельности.</w:t>
            </w:r>
          </w:p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Диагностика уровня речевого развития детей.</w:t>
            </w:r>
          </w:p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 xml:space="preserve">Просвещение педагогов и родителей </w:t>
            </w:r>
            <w:r w:rsidRPr="00115F9F">
              <w:rPr>
                <w:rStyle w:val="Emphasis"/>
              </w:rPr>
              <w:t>(буклеты, памятки, стендовая информация)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 xml:space="preserve">Диагностика состояния коммуникативных навыков. </w:t>
            </w:r>
          </w:p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 xml:space="preserve">Просвещение педагогов и родителей </w:t>
            </w:r>
            <w:r w:rsidRPr="00115F9F">
              <w:rPr>
                <w:rStyle w:val="Emphasis"/>
              </w:rPr>
              <w:t>(буклеты, памятки, стендовая информация)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Семинары-практикумы, консультации по речевому и коммуникативному развитию детей.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00B050"/>
              <w:bottom w:val="outset" w:sz="6" w:space="0" w:color="auto"/>
              <w:right w:val="outset" w:sz="6" w:space="0" w:color="00B050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Проанализировать субъект - субъектные отношения в семье, как условия профилактики речевых и коммуникативных нарушений через анкетирование родителей, индивидуальные консультации.</w:t>
            </w:r>
          </w:p>
        </w:tc>
      </w:tr>
      <w:tr w:rsidR="00BB5054" w:rsidRPr="00B12EAB" w:rsidTr="00587976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B050"/>
              <w:left w:val="outset" w:sz="6" w:space="0" w:color="00B050"/>
              <w:bottom w:val="outset" w:sz="6" w:space="0" w:color="00B050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3. Коррекция и преодоление речевых и коммуникативных нарушений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auto"/>
              <w:bottom w:val="outset" w:sz="6" w:space="0" w:color="00B050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 xml:space="preserve">Развитие у ребенка сенсомоторных навыков; фонетико-фонематических процессов; лексико-грамматических категорий; связной речи; </w:t>
            </w:r>
          </w:p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семантики</w:t>
            </w:r>
            <w:r w:rsidRPr="00115F9F">
              <w:rPr>
                <w:rStyle w:val="Emphasis"/>
              </w:rPr>
              <w:t xml:space="preserve"> (активного и пассивного словаря).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auto"/>
              <w:bottom w:val="outset" w:sz="6" w:space="0" w:color="00B050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Формирование психических процессов и коррекция познавательной и эмоциональной сферы.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auto"/>
              <w:bottom w:val="outset" w:sz="6" w:space="0" w:color="00B050"/>
              <w:right w:val="outset" w:sz="6" w:space="0" w:color="auto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Взаимодействие со специалистами по исправлению трудностей детей с помощью игр, упражнений, совместных занятий.</w:t>
            </w:r>
          </w:p>
        </w:tc>
        <w:tc>
          <w:tcPr>
            <w:tcW w:w="0" w:type="auto"/>
            <w:tcBorders>
              <w:top w:val="outset" w:sz="6" w:space="0" w:color="00B050"/>
              <w:left w:val="outset" w:sz="6" w:space="0" w:color="00B050"/>
              <w:bottom w:val="outset" w:sz="6" w:space="0" w:color="00B050"/>
              <w:right w:val="outset" w:sz="6" w:space="0" w:color="00B050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Совместные занятия с педагогами. Закрепление полученных знаний и умений в домашних и индивидуальных заданиях.</w:t>
            </w:r>
          </w:p>
        </w:tc>
      </w:tr>
      <w:tr w:rsidR="00BB5054" w:rsidRPr="00B12EAB" w:rsidTr="00587976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00B050"/>
              <w:bottom w:val="outset" w:sz="6" w:space="0" w:color="00B050"/>
              <w:right w:val="outset" w:sz="6" w:space="0" w:color="00B050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4. Создание благоприятного психологического климата для развития у детей коммуникативных навыков в различных ситуациях общения в ДОУ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00B050"/>
              <w:bottom w:val="outset" w:sz="6" w:space="0" w:color="00B050"/>
              <w:right w:val="outset" w:sz="6" w:space="0" w:color="00B050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Повышение мотивации ребенка к преодолению речевых проблем. Воспитание уважительного и доброжелательного отношения друг к другу.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00B050"/>
              <w:bottom w:val="outset" w:sz="6" w:space="0" w:color="00B050"/>
              <w:right w:val="outset" w:sz="6" w:space="0" w:color="00B050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Развитие чувства принадлежности к группе. Получение опыта позитивного взаимодействия. Преодоление барьеров в общении. Развитие доверия к окружающим детям и взрослым, потребности в общении и взаимодействии.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00B050"/>
              <w:right w:val="outset" w:sz="6" w:space="0" w:color="00B050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Предотвращение попыток детей в проявлении негативного отношения к детям с речевыми трудностями. Чтение художественной литературы. Формирование нравственно-культурного уровня детей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00B050"/>
              <w:bottom w:val="outset" w:sz="6" w:space="0" w:color="00B050"/>
              <w:right w:val="outset" w:sz="6" w:space="0" w:color="00B050"/>
            </w:tcBorders>
          </w:tcPr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Участие в мероприятиях детского сада: День открытых дверей, День семьи, Неделя игры и игрушки, а также посещение и активное участие в праздниках, соревнованиях, родительских собраниях, круглых столах.</w:t>
            </w:r>
          </w:p>
          <w:p w:rsidR="00BB5054" w:rsidRPr="00115F9F" w:rsidRDefault="00BB5054" w:rsidP="00587976">
            <w:pPr>
              <w:pStyle w:val="NormalWeb"/>
              <w:spacing w:after="0"/>
            </w:pPr>
            <w:r w:rsidRPr="00115F9F">
              <w:t>Развитие культуры общения и этических норм у ребенка.</w:t>
            </w:r>
          </w:p>
        </w:tc>
      </w:tr>
    </w:tbl>
    <w:p w:rsidR="00BB5054" w:rsidRPr="00E15005" w:rsidRDefault="00BB5054" w:rsidP="002F4A0E">
      <w:pPr>
        <w:spacing w:after="0"/>
        <w:rPr>
          <w:rFonts w:ascii="Times New Roman" w:hAnsi="Times New Roman"/>
          <w:sz w:val="28"/>
          <w:szCs w:val="28"/>
        </w:rPr>
        <w:sectPr w:rsidR="00BB5054" w:rsidRPr="00E15005" w:rsidSect="00CB53B5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BB5054" w:rsidRPr="000059AF" w:rsidRDefault="00BB5054" w:rsidP="000059AF">
      <w:pPr>
        <w:spacing w:after="0"/>
        <w:rPr>
          <w:rFonts w:ascii="Times New Roman" w:hAnsi="Times New Roman"/>
        </w:rPr>
      </w:pPr>
      <w:r>
        <w:rPr>
          <w:noProof/>
        </w:rPr>
        <w:pict>
          <v:group id="Полотно 28" o:spid="_x0000_s1030" editas="canvas" style="position:absolute;margin-left:13.05pt;margin-top:-4.65pt;width:711pt;height:492.75pt;z-index:-251654144" coordsize="90297,625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">
            <v:shape id="_x0000_s1031" type="#_x0000_t75" style="position:absolute;width:90297;height:62579;visibility:visible">
              <v:fill o:detectmouseclick="t"/>
              <v:path o:connecttype="none"/>
            </v:shape>
            <v:line id="Line 6" o:spid="_x0000_s1032" style="position:absolute;flip:x;visibility:visible" from="30861,12084" to="45720,177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YvUMAAAADaAAAADwAAAGRycy9kb3ducmV2LnhtbERPS2vCQBC+C/0PyxS8hLrRQLGpq7Q+&#10;oFA8mPbQ45CdJqHZ2ZAdNf77riB4/Pjei9XgWnWiPjSeDUwnKSji0tuGKwPfX7unOaggyBZbz2Tg&#10;QgFWy4fRAnPrz3ygUyGViiEccjRQi3S51qGsyWGY+I44cr++dygR9pW2PZ5juGv1LE2ftcOGY0ON&#10;Ha1rKv+Ko4szdnveZFny7nSSvND2Rz5TLcaMH4e3V1BCg9zFN/eHNZDB9Ur0g17+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/WL1DAAAAA2gAAAA8AAAAAAAAAAAAAAAAA&#10;oQIAAGRycy9kb3ducmV2LnhtbFBLBQYAAAAABAAEAPkAAACOAwAAAAA=&#10;">
              <v:stroke endarrow="block"/>
            </v:line>
            <v:line id="Line 7" o:spid="_x0000_s1033" style="position:absolute;visibility:visible" from="49149,12084" to="66294,166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aSoMMAAADaAAAADwAAAGRycy9kb3ducmV2LnhtbESPQWsCMRSE7wX/Q3iCt5pVitbVKOJS&#10;8FALaun5uXndLN28LJu4pv/eCIUeh5n5hlltom1ET52vHSuYjDMQxKXTNVcKPs9vz68gfEDW2Dgm&#10;Bb/kYbMePK0w1+7GR+pPoRIJwj5HBSaENpfSl4Ys+rFriZP37TqLIcmukrrDW4LbRk6zbCYt1pwW&#10;DLa0M1T+nK5WwdwURzmXxfv5o+jrySIe4tdlodRoGLdLEIFi+A//tfdawQs8rqQbIN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mkqDDAAAA2gAAAA8AAAAAAAAAAAAA&#10;AAAAoQIAAGRycy9kb3ducmV2LnhtbFBLBQYAAAAABAAEAPkAAACRAwAAAAA=&#10;">
              <v:stroke endarrow="block"/>
            </v:line>
            <v:rect id="Rectangle 8" o:spid="_x0000_s1034" style="position:absolute;left:6858;top:20085;width:34290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uBAcIA&#10;AADaAAAADwAAAGRycy9kb3ducmV2LnhtbESPQYvCMBSE74L/ITxhL4umCrtKNYoourI3q+L10Tzb&#10;YvNSmmi7/nojLHgcZuYbZrZoTSnuVLvCsoLhIAJBnFpdcKbgeNj0JyCcR9ZYWiYFf+RgMe92Zhhr&#10;2/Ce7onPRICwi1FB7n0VS+nSnAy6ga2Ig3extUEfZJ1JXWMT4KaUoyj6lgYLDgs5VrTKKb0mN6Pg&#10;R04iPJvf9kSNuY632/Vnunoo9dFrl1MQnlr/Dv+3d1rBF7yuhBsg5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S4EBwgAAANoAAAAPAAAAAAAAAAAAAAAAAJgCAABkcnMvZG93&#10;bnJldi54bWxQSwUGAAAAAAQABAD1AAAAhwMAAAAA&#10;" fillcolor="yellow">
              <o:extrusion v:ext="view" color="yellow" on="t"/>
              <v:textbox style="mso-next-textbox:#Rectangle 8">
                <w:txbxContent>
                  <w:p w:rsidR="00BB5054" w:rsidRPr="00F02A6B" w:rsidRDefault="00BB5054" w:rsidP="002F4A0E">
                    <w:pPr>
                      <w:jc w:val="center"/>
                      <w:rPr>
                        <w:b/>
                        <w:color w:val="3366FF"/>
                      </w:rPr>
                    </w:pPr>
                    <w:r w:rsidRPr="00F02A6B">
                      <w:rPr>
                        <w:b/>
                        <w:color w:val="3366FF"/>
                      </w:rPr>
                      <w:t>Психологическое просвещение</w:t>
                    </w:r>
                  </w:p>
                </w:txbxContent>
              </v:textbox>
            </v:rect>
            <v:rect id="Rectangle 9" o:spid="_x0000_s1035" style="position:absolute;left:51435;top:18942;width:34290;height:685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7I08EA&#10;AADaAAAADwAAAGRycy9kb3ducmV2LnhtbESP3WrCQBSE7wt9h+UUvKsbi4SQuoqIP4FcVX2AQ/Y0&#10;iWbPhuypxrd3C4VeDjPzDbNYja5TNxpC69nAbJqAIq68bbk2cD7t3jNQQZAtdp7JwIMCrJavLwvM&#10;rb/zF92OUqsI4ZCjgUakz7UOVUMOw9T3xNH79oNDiXKotR3wHuGu0x9JkmqHLceFBnvaNFRdjz/O&#10;AJfr7KLlcC5YuCt57g7z7d6Yydu4/gQlNMp/+K9dWAMp/F6JN0A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++yNPBAAAA2gAAAA8AAAAAAAAAAAAAAAAAmAIAAGRycy9kb3du&#10;cmV2LnhtbFBLBQYAAAAABAAEAPUAAACGAwAAAAA=&#10;" fillcolor="yellow">
              <o:extrusion v:ext="view" color="yellow" on="t" viewpoint="-34.72222mm" viewpointorigin="-.5" skewangle="-45" lightposition="-50000" lightposition2="50000"/>
              <v:textbox style="mso-next-textbox:#Rectangle 9">
                <w:txbxContent>
                  <w:p w:rsidR="00BB5054" w:rsidRPr="00F02A6B" w:rsidRDefault="00BB5054" w:rsidP="002F4A0E">
                    <w:pPr>
                      <w:jc w:val="center"/>
                      <w:rPr>
                        <w:b/>
                        <w:color w:val="3366FF"/>
                      </w:rPr>
                    </w:pPr>
                    <w:r>
                      <w:rPr>
                        <w:b/>
                        <w:color w:val="3366FF"/>
                      </w:rPr>
                      <w:t>Психолого-педагогическое</w:t>
                    </w:r>
                    <w:r w:rsidRPr="00F02A6B">
                      <w:rPr>
                        <w:b/>
                        <w:color w:val="3366FF"/>
                      </w:rPr>
                      <w:t xml:space="preserve">   консультирование по проблемам                                                                                          </w:t>
                    </w:r>
                    <w:r>
                      <w:rPr>
                        <w:b/>
                        <w:color w:val="3366FF"/>
                      </w:rPr>
                      <w:t>развития и воспитания</w:t>
                    </w:r>
                  </w:p>
                </w:txbxContent>
              </v:textbox>
            </v:rect>
            <v:line id="Line 10" o:spid="_x0000_s1036" style="position:absolute;flip:x;visibility:visible" from="9144,23514" to="13716,280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0pU8AAAADaAAAADwAAAGRycy9kb3ducmV2LnhtbERPTWvCQBC9F/wPyxR6CXXTCtpGV7FV&#10;QSg9GD30OGTHJDQ7G7JTjf/eFYQeH+97tuhdo07UhdqzgZdhCoq48Lbm0sBhv3l+AxUE2WLjmQxc&#10;KMBiPniYYWb9mXd0yqVUMYRDhgYqkTbTOhQVOQxD3xJH7ug7hxJhV2rb4TmGu0a/pulYO6w5NlTY&#10;0mdFxW/+5+KMzTevRqPkw+kkeaf1j3ylWox5euyXU1BCvfyL7+6tNTCB25XoBz2/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DtKVPAAAAA2gAAAA8AAAAAAAAAAAAAAAAA&#10;oQIAAGRycy9kb3ducmV2LnhtbFBLBQYAAAAABAAEAPkAAACOAwAAAAA=&#10;">
              <v:stroke endarrow="block"/>
            </v:line>
            <v:line id="Line 11" o:spid="_x0000_s1037" style="position:absolute;visibility:visible" from="32004,23514" to="37719,280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uYpcAAAADaAAAADwAAAGRycy9kb3ducmV2LnhtbERPTWvCMBi+D/YfwjvwNlM9+FGNMlaE&#10;HXRgHTu/Nq9NsXlTmqzGf28OA48Pz/d6G20rBup941jBZJyBIK6cbrhW8HPavS9A+ICssXVMCu7k&#10;Ybt5fVljrt2NjzSUoRYphH2OCkwIXS6lrwxZ9GPXESfu4nqLIcG+lrrHWwq3rZxm2UxabDg1GOzo&#10;01B1Lf+sgrkpjnIui/3puxiayTIe4u95qdToLX6sQASK4Sn+d39pBWlrupJugNw8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OrmKXAAAAA2gAAAA8AAAAAAAAAAAAAAAAA&#10;oQIAAGRycy9kb3ducmV2LnhtbFBLBQYAAAAABAAEAPkAAACOAwAAAAA=&#10;">
              <v:stroke endarrow="block"/>
            </v:line>
            <v:line id="Line 12" o:spid="_x0000_s1038" style="position:absolute;flip:x;visibility:visible" from="58293,25800" to="68580,338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4YusAAAADaAAAADwAAAGRycy9kb3ducmV2LnhtbERPTWvCQBC9C/0PyxS8BN2oIDW6Ca2t&#10;UJAeaj14HLJjEszOhuxU03/fLRQ8Pt73phhcq67Uh8azgdk0BUVcettwZeD4tZs8gQqCbLH1TAZ+&#10;KECRP4w2mFl/40+6HqRSMYRDhgZqkS7TOpQ1OQxT3xFH7ux7hxJhX2nb4y2Gu1bP03SpHTYcG2rs&#10;aFtTeTl8uzhj98Gvi0Xy4nSSrOjtJPtUizHjx+F5DUpokLv43/1uDazg70r0g85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4+GLrAAAAA2gAAAA8AAAAAAAAAAAAAAAAA&#10;oQIAAGRycy9kb3ducmV2LnhtbFBLBQYAAAAABAAEAPkAAACOAwAAAAA=&#10;">
              <v:stroke endarrow="block"/>
            </v:line>
            <v:line id="Line 13" o:spid="_x0000_s1039" style="position:absolute;visibility:visible" from="70866,25800" to="80010,338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kIPMUAAADbAAAADwAAAGRycy9kb3ducmV2LnhtbESPT0/DMAzF70h8h8hIu7F0O+xPWTYh&#10;qkkcBtI2xNk0pqlonKoJXfbt8QFpN1vv+b2fN7vsOzXSENvABmbTAhRxHWzLjYGP8/5xBSomZItd&#10;YDJwpQi77f3dBksbLnyk8ZQaJSEcSzTgUupLrWPtyGOchp5YtO8weEyyDo22A14k3Hd6XhQL7bFl&#10;aXDY04uj+uf06w0sXXXUS10dzu/V2M7W+S1/fq2NmTzk5ydQiXK6mf+vX63gC738IgPo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rkIPMUAAADbAAAADwAAAAAAAAAA&#10;AAAAAAChAgAAZHJzL2Rvd25yZXYueG1sUEsFBgAAAAAEAAQA+QAAAJMDAAAAAA==&#10;">
              <v:stroke endarrow="block"/>
            </v:line>
            <v:rect id="Rectangle 14" o:spid="_x0000_s1040" style="position:absolute;left:22860;top:30372;width:26289;height:298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KA5MEA&#10;AADbAAAADwAAAGRycy9kb3ducmV2LnhtbERPyWrDMBC9F/IPYgq5NXJCWgc3sgmBQE5dnIUcB2tq&#10;m1ojIymx+/dVoZDbPN4662I0nbiR861lBfNZAoK4srrlWsHxsHtagfABWWNnmRT8kIcinzysMdN2&#10;4E+6laEWMYR9hgqaEPpMSl81ZNDPbE8cuS/rDIYIXS21wyGGm04ukuRFGmw5NjTY07ah6ru8GgWr&#10;9OyG5en57f06fLhw4bQ8OKfU9HHcvIIINIa7+N+913H+HP5+iQf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ygOTBAAAA2wAAAA8AAAAAAAAAAAAAAAAAmAIAAGRycy9kb3du&#10;cmV2LnhtbFBLBQYAAAAABAAEAPUAAACGAwAAAAA=&#10;" fillcolor="#cfc">
              <o:extrusion v:ext="view" color="#cfc" on="t"/>
              <v:textbox style="mso-next-textbox:#Rectangle 14">
                <w:txbxContent>
                  <w:p w:rsidR="00BB5054" w:rsidRPr="00F02A6B" w:rsidRDefault="00BB5054" w:rsidP="002F4A0E">
                    <w:pPr>
                      <w:rPr>
                        <w:b/>
                        <w:color w:val="3366FF"/>
                      </w:rPr>
                    </w:pPr>
                    <w:r w:rsidRPr="00F02A6B">
                      <w:rPr>
                        <w:b/>
                        <w:color w:val="3366FF"/>
                      </w:rPr>
                      <w:t>Нетрадиционные (активные):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>КВН;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 xml:space="preserve"> круглый стол;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 xml:space="preserve"> диспут;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>конференция;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 xml:space="preserve"> семинар-тренинг;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 xml:space="preserve"> детско-родительская гостиная;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 xml:space="preserve"> мозговой штурм;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- посещение семей.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>- вечер вопросов и ответов;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>-занятия - тренинги;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>- фотомонтаж.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</w:p>
                </w:txbxContent>
              </v:textbox>
            </v:rect>
            <v:rect id="Rectangle 15" o:spid="_x0000_s1041" style="position:absolute;top:30372;width:20574;height:298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Aek8EA&#10;AADbAAAADwAAAGRycy9kb3ducmV2LnhtbERPTWvCQBC9C/0PyxR6043SNhJdpRQET9bGVjwO2TEJ&#10;ZmfD7mriv3cFwds83ufMl71pxIWcry0rGI8SEMSF1TWXCv52q+EUhA/IGhvLpOBKHpaLl8EcM207&#10;/qVLHkoRQ9hnqKAKoc2k9EVFBv3ItsSRO1pnMEToSqkddjHcNHKSJJ/SYM2xocKWvisqTvnZKJim&#10;e9e9/39sfs7d1oUDp/nOOaXeXvuvGYhAfXiKH+61jvMncP8lHiA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gHpPBAAAA2wAAAA8AAAAAAAAAAAAAAAAAmAIAAGRycy9kb3du&#10;cmV2LnhtbFBLBQYAAAAABAAEAPUAAACGAwAAAAA=&#10;" fillcolor="#cfc">
              <o:extrusion v:ext="view" color="#cfc" on="t"/>
              <v:textbox style="mso-next-textbox:#Rectangle 15">
                <w:txbxContent>
                  <w:p w:rsidR="00BB5054" w:rsidRPr="00F02A6B" w:rsidRDefault="00BB5054" w:rsidP="002F4A0E">
                    <w:pPr>
                      <w:rPr>
                        <w:b/>
                        <w:color w:val="3366FF"/>
                      </w:rPr>
                    </w:pPr>
                    <w:r w:rsidRPr="00F02A6B">
                      <w:rPr>
                        <w:b/>
                        <w:color w:val="3366FF"/>
                      </w:rPr>
                      <w:t>Традиционные формы: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- общие и групповые </w:t>
                    </w:r>
                    <w:r w:rsidRPr="00F02A6B">
                      <w:rPr>
                        <w:b/>
                      </w:rPr>
                      <w:t>родительские собрания;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>- беседы;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- семинары</w:t>
                    </w:r>
                    <w:r w:rsidRPr="00F02A6B">
                      <w:rPr>
                        <w:b/>
                      </w:rPr>
                      <w:t>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>- оформление текстовых материалов (стенды, уголки для родителей);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- выставки работ детей</w:t>
                    </w:r>
                    <w:r w:rsidRPr="00F02A6B">
                      <w:rPr>
                        <w:b/>
                      </w:rPr>
                      <w:t>;</w:t>
                    </w:r>
                  </w:p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</w:rPr>
                      <w:t>- создание психолого-педагогической библиотеки.</w:t>
                    </w:r>
                  </w:p>
                </w:txbxContent>
              </v:textbox>
            </v:rect>
            <v:rect id="Rectangle 16" o:spid="_x0000_s1042" style="position:absolute;left:51435;top:36087;width:13716;height:45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y7CMIA&#10;AADbAAAADwAAAGRycy9kb3ducmV2LnhtbERPTWvCQBC9C/0PyxS86aa2VonZSBEKnqrGtngcstMk&#10;NDsbdleT/vuuIHibx/ucbD2YVlzI+caygqdpAoK4tLrhSsHn8X2yBOEDssbWMin4Iw/r/GGUYapt&#10;zwe6FKESMYR9igrqELpUSl/WZNBPbUccuR/rDIYIXSW1wz6Gm1bOkuRVGmw4NtTY0aam8rc4GwXL&#10;xbfrX77mH7tzv3fhxIvi6JxS48fhbQUi0BDu4pt7q+P8Z7j+Eg+Q+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7LsIwgAAANsAAAAPAAAAAAAAAAAAAAAAAJgCAABkcnMvZG93&#10;bnJldi54bWxQSwUGAAAAAAQABAD1AAAAhwMAAAAA&#10;" fillcolor="#cfc">
              <o:extrusion v:ext="view" color="#cfc" on="t"/>
              <v:textbox style="mso-next-textbox:#Rectangle 16">
                <w:txbxContent>
                  <w:p w:rsidR="00BB5054" w:rsidRPr="00F02A6B" w:rsidRDefault="00BB5054" w:rsidP="002F4A0E">
                    <w:pPr>
                      <w:rPr>
                        <w:b/>
                        <w:color w:val="3366FF"/>
                      </w:rPr>
                    </w:pPr>
                    <w:r w:rsidRPr="00F02A6B">
                      <w:rPr>
                        <w:b/>
                        <w:color w:val="3366FF"/>
                      </w:rPr>
                      <w:t>Коллективные</w:t>
                    </w:r>
                  </w:p>
                </w:txbxContent>
              </v:textbox>
            </v:rect>
            <v:rect id="Rectangle 17" o:spid="_x0000_s1043" style="position:absolute;left:73152;top:36087;width:14859;height:45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UjfMEA&#10;AADbAAAADwAAAGRycy9kb3ducmV2LnhtbERPTWvCQBC9C/6HZYTedGOxjURXEaHQU2tjKx6H7JgE&#10;s7NhdzXpv3cFwds83ucs171pxJWcry0rmE4SEMSF1TWXCn73H+M5CB+QNTaWScE/eVivhoMlZtp2&#10;/EPXPJQihrDPUEEVQptJ6YuKDPqJbYkjd7LOYIjQlVI77GK4aeRrkrxLgzXHhgpb2lZUnPOLUTBP&#10;D66b/b19fV+6nQtHTvO9c0q9jPrNAkSgPjzFD/enjvNncP8lHiB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QFI3zBAAAA2wAAAA8AAAAAAAAAAAAAAAAAmAIAAGRycy9kb3du&#10;cmV2LnhtbFBLBQYAAAAABAAEAPUAAACGAwAAAAA=&#10;" fillcolor="#cfc">
              <o:extrusion v:ext="view" color="#cfc" on="t"/>
              <v:textbox style="mso-next-textbox:#Rectangle 17">
                <w:txbxContent>
                  <w:p w:rsidR="00BB5054" w:rsidRPr="00F02A6B" w:rsidRDefault="00BB5054" w:rsidP="002F4A0E">
                    <w:pPr>
                      <w:rPr>
                        <w:b/>
                        <w:color w:val="3366FF"/>
                      </w:rPr>
                    </w:pPr>
                    <w:r w:rsidRPr="00F02A6B">
                      <w:rPr>
                        <w:b/>
                        <w:color w:val="3366FF"/>
                      </w:rPr>
                      <w:t>Индивидуальные</w:t>
                    </w:r>
                  </w:p>
                </w:txbxContent>
              </v:textbox>
            </v:rect>
            <v:rect id="Rectangle 18" o:spid="_x0000_s1044" style="position:absolute;left:52578;top:44088;width:10287;height:45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jc5MQA&#10;AADbAAAADwAAAGRycy9kb3ducmV2LnhtbESPT2sCMRDF7wW/QxjBm2YtWmVrFCkKHrz4p9XjuJnu&#10;Lm4mSxLX9dubgtDbDO+937yZLVpTiYacLy0rGA4SEMSZ1SXnCo6HdX8KwgdkjZVlUvAgD4t5522G&#10;qbZ33lGzD7mIEPYpKihCqFMpfVaQQT+wNXHUfq0zGOLqcqkd3iPcVPI9ST6kwZLjhQJr+ioou+5v&#10;JlLq4flnx9+X84gnjdme3Ga1vijV67bLTxCB2vBvfqU3OtYfw98vcQA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43OTEAAAA2wAAAA8AAAAAAAAAAAAAAAAAmAIAAGRycy9k&#10;b3ducmV2LnhtbFBLBQYAAAAABAAEAPUAAACJAwAAAAA=&#10;" fillcolor="#cfc">
              <o:extrusion v:ext="view" color="#cfc" on="t" viewpoint="-34.72222mm" viewpointorigin="-.5" skewangle="-45" lightposition="-50000" lightposition2="50000"/>
              <v:textbox style="mso-next-textbox:#Rectangle 18">
                <w:txbxContent>
                  <w:p w:rsidR="00BB5054" w:rsidRPr="00F02A6B" w:rsidRDefault="00BB5054" w:rsidP="002F4A0E">
                    <w:pPr>
                      <w:rPr>
                        <w:b/>
                      </w:rPr>
                    </w:pPr>
                    <w:r w:rsidRPr="00F02A6B">
                      <w:rPr>
                        <w:b/>
                        <w:color w:val="3366FF"/>
                      </w:rPr>
                      <w:t>Совместно с детьми</w:t>
                    </w:r>
                  </w:p>
                </w:txbxContent>
              </v:textbox>
            </v:rect>
            <v:rect id="Rectangle 19" o:spid="_x0000_s1045" style="position:absolute;left:52578;top:52089;width:10287;height:45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pCk8MA&#10;AADbAAAADwAAAGRycy9kb3ducmV2LnhtbESPT4vCMBDF7wt+hzCCN01dRKUaRUTBw17873FsxrbY&#10;TEqSrd1vv1kQ9jbDe+83b+bL1lSiIedLywqGgwQEcWZ1ybmC03Hbn4LwAVljZZkU/JCH5aLzMcdU&#10;2xfvqTmEXEQI+xQVFCHUqZQ+K8igH9iaOGoP6wyGuLpcaoevCDeV/EySsTRYcrxQYE3rgrLn4dtE&#10;Sj28XfZ8vt9GPGnM19XtNtu7Ur1uu5qBCNSGf/M7vdOx/hj+fokDy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pCk8MAAADbAAAADwAAAAAAAAAAAAAAAACYAgAAZHJzL2Rv&#10;d25yZXYueG1sUEsFBgAAAAAEAAQA9QAAAIgDAAAAAA==&#10;" fillcolor="#cfc">
              <o:extrusion v:ext="view" color="#cfc" on="t" viewpoint="-34.72222mm" viewpointorigin="-.5" skewangle="-45" lightposition="-50000" lightposition2="50000"/>
              <v:textbox style="mso-next-textbox:#Rectangle 19">
                <w:txbxContent>
                  <w:p w:rsidR="00BB5054" w:rsidRPr="00F02A6B" w:rsidRDefault="00BB5054" w:rsidP="002F4A0E">
                    <w:pPr>
                      <w:rPr>
                        <w:b/>
                        <w:color w:val="3366FF"/>
                      </w:rPr>
                    </w:pPr>
                    <w:r w:rsidRPr="00F02A6B">
                      <w:rPr>
                        <w:b/>
                        <w:color w:val="3366FF"/>
                      </w:rPr>
                      <w:t>Только родители</w:t>
                    </w:r>
                  </w:p>
                </w:txbxContent>
              </v:textbox>
            </v:rect>
            <v:rect id="Rectangle 20" o:spid="_x0000_s1046" style="position:absolute;left:75438;top:44088;width:10287;height:45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e9C8EA&#10;AADbAAAADwAAAGRycy9kb3ducmV2LnhtbERPTWvCQBC9C/6HZQRvulFsI9FVRBA82Tba4nHITpPQ&#10;7GzYXU38991Cwds83uest71pxJ2cry0rmE0TEMSF1TWXCi7nw2QJwgdkjY1lUvAgD9vNcLDGTNuO&#10;P+ieh1LEEPYZKqhCaDMpfVGRQT+1LXHkvq0zGCJ0pdQOuxhuGjlPkldpsObYUGFL+4qKn/xmFCzT&#10;L9ctPl9Ob7fu3YUrp/nZOaXGo363AhGoD0/xv/uo4/wU/n6JB8j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XvQvBAAAA2wAAAA8AAAAAAAAAAAAAAAAAmAIAAGRycy9kb3du&#10;cmV2LnhtbFBLBQYAAAAABAAEAPUAAACGAwAAAAA=&#10;" fillcolor="#cfc">
              <o:extrusion v:ext="view" color="#cfc" on="t"/>
              <v:textbox style="mso-next-textbox:#Rectangle 20">
                <w:txbxContent>
                  <w:p w:rsidR="00BB5054" w:rsidRPr="00F02A6B" w:rsidRDefault="00BB5054" w:rsidP="002F4A0E">
                    <w:pPr>
                      <w:rPr>
                        <w:b/>
                        <w:color w:val="3366FF"/>
                      </w:rPr>
                    </w:pPr>
                    <w:r w:rsidRPr="00F02A6B">
                      <w:rPr>
                        <w:b/>
                        <w:color w:val="3366FF"/>
                      </w:rPr>
                      <w:t>Совместно с детьми</w:t>
                    </w:r>
                  </w:p>
                </w:txbxContent>
              </v:textbox>
            </v:rect>
            <v:rect id="Rectangle 21" o:spid="_x0000_s1047" style="position:absolute;left:75438;top:52089;width:10287;height:45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pecQA&#10;AADbAAAADwAAAGRycy9kb3ducmV2LnhtbESPT2vCQBDF7wW/wzJCb3VjqX+IriKFQk+1Rls8Dtkx&#10;CWZnw+5q0m/fORR6m+G9ee836+3gWnWnEBvPBqaTDBRx6W3DlYHT8e1pCSomZIutZzLwQxG2m9HD&#10;GnPrez7QvUiVkhCOORqoU+pyrWNZk8M48R2xaBcfHCZZQ6VtwF7CXaufs2yuHTYsDTV29FpTeS1u&#10;zsBy8R36l6/Zx/7Wf4Z05kVxDMGYx/GwW4FKNKR/89/1uxV8gZVfZAC9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IKXnEAAAA2wAAAA8AAAAAAAAAAAAAAAAAmAIAAGRycy9k&#10;b3ducmV2LnhtbFBLBQYAAAAABAAEAPUAAACJAwAAAAA=&#10;" fillcolor="#cfc">
              <o:extrusion v:ext="view" color="#cfc" on="t"/>
              <v:textbox style="mso-next-textbox:#Rectangle 21">
                <w:txbxContent>
                  <w:p w:rsidR="00BB5054" w:rsidRPr="00F02A6B" w:rsidRDefault="00BB5054" w:rsidP="002F4A0E">
                    <w:pPr>
                      <w:rPr>
                        <w:b/>
                        <w:color w:val="3366FF"/>
                      </w:rPr>
                    </w:pPr>
                    <w:r w:rsidRPr="00F02A6B">
                      <w:rPr>
                        <w:b/>
                        <w:color w:val="3366FF"/>
                      </w:rPr>
                      <w:t>Только родители</w:t>
                    </w:r>
                  </w:p>
                </w:txbxContent>
              </v:textbox>
            </v:rect>
            <v:line id="Line 22" o:spid="_x0000_s1048" style="position:absolute;visibility:visible" from="65151,38373" to="67437,38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uiFcQAAADbAAAADwAAAGRycy9kb3ducmV2LnhtbERPS2vCQBC+F/oflhF6qxtbCDW6irQU&#10;1EOpD9DjmB2T2Oxs2F2T9N+7QqG3+fieM533phYtOV9ZVjAaJiCIc6srLhTsd5/PbyB8QNZYWyYF&#10;v+RhPnt8mGKmbccbarehEDGEfYYKyhCaTEqfl2TQD21DHLmzdQZDhK6Q2mEXw00tX5IklQYrjg0l&#10;NvReUv6zvRoFX6/fabtYrZf9YZWe8o/N6XjpnFJPg34xARGoD//iP/dSx/ljuP8SD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G6IVxAAAANsAAAAPAAAAAAAAAAAA&#10;AAAAAKECAABkcnMvZG93bnJldi54bWxQSwUGAAAAAAQABAD5AAAAkgMAAAAA&#10;"/>
            <v:line id="Line 23" o:spid="_x0000_s1049" style="position:absolute;visibility:visible" from="67437,38373" to="67437,543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3BNcIAAADbAAAADwAAAGRycy9kb3ducmV2LnhtbERPy2rCQBTdF/oPwy24qxMVQomOIpaC&#10;uij1Abq8Zq5JNHMnzIxJ+vedRcHl4bxni97UoiXnK8sKRsMEBHFudcWFguPh6/0DhA/IGmvLpOCX&#10;PCzmry8zzLTteEftPhQihrDPUEEZQpNJ6fOSDPqhbYgjd7XOYIjQFVI77GK4qeU4SVJpsOLYUGJD&#10;q5Ly+/5hFHxPftJ2udmu+9MmveSfu8v51jmlBm/9cgoiUB+e4n/3WisYx/XxS/wB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U3BNcIAAADbAAAADwAAAAAAAAAAAAAA&#10;AAChAgAAZHJzL2Rvd25yZXYueG1sUEsFBgAAAAAEAAQA+QAAAJADAAAAAA==&#10;"/>
            <v:line id="Line 24" o:spid="_x0000_s1050" style="position:absolute;flip:x;visibility:visible" from="62865,46374" to="67437,463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/nVMMAAADbAAAADwAAAGRycy9kb3ducmV2LnhtbESPzYrCQBCE74LvMLSwl6ATFWSNjrJ/&#10;woJ4WPXgscm0STDTEzK9mn37HUHwWFTXV13LdedqdaU2VJ4NjEcpKOLc24oLA8fDZvgKKgiyxdoz&#10;GfijAOtVv7fEzPob/9B1L4WKEA4ZGihFmkzrkJfkMIx8Qxy9s28dSpRtoW2Ltwh3tZ6k6Uw7rDg2&#10;lNjQR0n5Zf/r4hubHX9Op8m700kyp6+TbFMtxrwMurcFKKFOnseP9Lc1MBnDfUsEgF7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4/51TDAAAA2wAAAA8AAAAAAAAAAAAA&#10;AAAAoQIAAGRycy9kb3ducmV2LnhtbFBLBQYAAAAABAAEAPkAAACRAwAAAAA=&#10;">
              <v:stroke endarrow="block"/>
            </v:line>
            <v:line id="Line 25" o:spid="_x0000_s1051" style="position:absolute;flip:x;visibility:visible" from="62865,54375" to="67437,543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15I8QAAADbAAAADwAAAGRycy9kb3ducmV2LnhtbESPT2vCQBDF70K/wzIFL6FujFDa1FXq&#10;PygUD6Y99Dhkp0lodjZkR43fvisIHh9v3u/Nmy8H16oT9aHxbGA6SUERl942XBn4/to9vYAKgmyx&#10;9UwGLhRguXgYzTG3/swHOhVSqQjhkKOBWqTLtQ5lTQ7DxHfE0fv1vUOJsq+07fEc4a7VWZo+a4cN&#10;x4YaO1rXVP4VRxff2O15M5slK6eT5JW2P/KZajFm/Di8v4ESGuR+fEt/WANZBtctEQB6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7XkjxAAAANsAAAAPAAAAAAAAAAAA&#10;AAAAAKECAABkcnMvZG93bnJldi54bWxQSwUGAAAAAAQABAD5AAAAkgMAAAAA&#10;">
              <v:stroke endarrow="block"/>
            </v:line>
            <v:line id="Line 26" o:spid="_x0000_s1052" style="position:absolute;visibility:visible" from="88011,38373" to="90297,38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9fQsUAAADbAAAADwAAAGRycy9kb3ducmV2LnhtbESPQWvCQBSE70L/w/IK3nSjQiipq4gi&#10;aA9FbaE9PrOvSdrs27C7JvHfu0LB4zAz3zDzZW9q0ZLzlWUFk3ECgji3uuJCwefHdvQCwgdkjbVl&#10;UnAlD8vF02COmbYdH6k9hUJECPsMFZQhNJmUPi/JoB/bhjh6P9YZDFG6QmqHXYSbWk6TJJUGK44L&#10;JTa0Lin/O12MgvfZIW1X+7dd/7VPz/nmeP7+7ZxSw+d+9QoiUB8e4f/2TiuYzuD+Jf4A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Z9fQsUAAADbAAAADwAAAAAAAAAA&#10;AAAAAAChAgAAZHJzL2Rvd25yZXYueG1sUEsFBgAAAAAEAAQA+QAAAJMDAAAAAA==&#10;"/>
            <v:line id="Line 27" o:spid="_x0000_s1053" style="position:absolute;visibility:visible" from="90297,38373" to="90297,543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bHNsYAAADbAAAADwAAAGRycy9kb3ducmV2LnhtbESPQWvCQBSE7wX/w/IEb3VTLaFEVxFL&#10;QT2Uagt6fGafSWr2bdhdk/TfdwtCj8PMfMPMl72pRUvOV5YVPI0TEMS51RUXCr4+3x5fQPiArLG2&#10;TAp+yMNyMXiYY6Ztx3tqD6EQEcI+QwVlCE0mpc9LMujHtiGO3sU6gyFKV0jtsItwU8tJkqTSYMVx&#10;ocSG1iXl18PNKHiffqTtarvb9Mdtes5f9+fTd+eUGg371QxEoD78h+/tjVYweYa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2xzbGAAAA2wAAAA8AAAAAAAAA&#10;AAAAAAAAoQIAAGRycy9kb3ducmV2LnhtbFBLBQYAAAAABAAEAPkAAACUAwAAAAA=&#10;"/>
            <v:line id="Line 28" o:spid="_x0000_s1054" style="position:absolute;flip:x;visibility:visible" from="85725,46374" to="90297,463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ThV8QAAADbAAAADwAAAGRycy9kb3ducmV2LnhtbESPT2vCQBDF70K/wzIFL0E3KpWauor9&#10;IwjioeqhxyE7TUKzsyE7avz2rlDw+Hjzfm/efNm5Wp2pDZVnA6NhCoo497biwsDxsB68ggqCbLH2&#10;TAauFGC5eOrNMbP+wt903kuhIoRDhgZKkSbTOuQlOQxD3xBH79e3DiXKttC2xUuEu1qP03SqHVYc&#10;G0ps6KOk/G9/cvGN9Y4/J5Pk3ekkmdHXj2xTLcb0n7vVGyihTh7H/+mNNTB+gfuWCAC9u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BOFXxAAAANsAAAAPAAAAAAAAAAAA&#10;AAAAAKECAABkcnMvZG93bnJldi54bWxQSwUGAAAAAAQABAD5AAAAkgMAAAAA&#10;">
              <v:stroke endarrow="block"/>
            </v:line>
            <v:line id="Line 29" o:spid="_x0000_s1055" style="position:absolute;flip:x;visibility:visible" from="85725,54375" to="90297,543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Z/IMQAAADbAAAADwAAAGRycy9kb3ducmV2LnhtbESPQWvCQBCF70L/wzIFL0E3Kkgb3YTW&#10;KhTEQ60Hj0N2moRmZ0N2qum/7xYEj48373vz1sXgWnWhPjSeDcymKSji0tuGKwOnz93kCVQQZIut&#10;ZzLwSwGK/GG0xsz6K3/Q5SiVihAOGRqoRbpM61DW5DBMfUccvS/fO5Qo+0rbHq8R7lo9T9Oldthw&#10;bKixo01N5ffxx8U3dgd+WyySV6eT5Jm2Z9mnWowZPw4vK1BCg9yPb+l3a2C+hP8tEQA6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1n8gxAAAANsAAAAPAAAAAAAAAAAA&#10;AAAAAKECAABkcnMvZG93bnJldi54bWxQSwUGAAAAAAQABAD5AAAAkgMAAAAA&#10;">
              <v:stroke endarrow="block"/>
            </v:line>
            <v:rect id="Rectangle 30" o:spid="_x0000_s1056" style="position:absolute;left:32004;top:10941;width:32061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YIrcQA&#10;AADbAAAADwAAAGRycy9kb3ducmV2LnhtbESPQWvCQBSE74X+h+UVeim6MYcqMZtQLFrpTW3x+sg+&#10;k5Ds25DdJqm/vlsQPA4z8w2T5pNpxUC9qy0rWMwjEMSF1TWXCr5O29kKhPPIGlvLpOCXHOTZ40OK&#10;ibYjH2g4+lIECLsEFVTed4mUrqjIoJvbjjh4F9sb9EH2pdQ9jgFuWhlH0as0WHNYqLCjTUVFc/wx&#10;Cj7kKsKz+Zy+aTTNcrd7fyk2V6Wen6a3NQhPk7+Hb+29VhAv4f9L+AE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GCK3EAAAA2wAAAA8AAAAAAAAAAAAAAAAAmAIAAGRycy9k&#10;b3ducmV2LnhtbFBLBQYAAAAABAAEAPUAAACJAwAAAAA=&#10;" fillcolor="yellow">
              <o:extrusion v:ext="view" color="yellow" on="t"/>
              <v:textbox style="mso-next-textbox:#Rectangle 30">
                <w:txbxContent>
                  <w:p w:rsidR="00BB5054" w:rsidRPr="00F02A6B" w:rsidRDefault="00BB5054" w:rsidP="002F4A0E">
                    <w:pPr>
                      <w:jc w:val="center"/>
                      <w:rPr>
                        <w:b/>
                        <w:color w:val="3366FF"/>
                      </w:rPr>
                    </w:pPr>
                    <w:r w:rsidRPr="00F02A6B">
                      <w:rPr>
                        <w:b/>
                        <w:color w:val="3366FF"/>
                      </w:rPr>
                      <w:t>Работа с родителями</w:t>
                    </w:r>
                  </w:p>
                </w:txbxContent>
              </v:textbox>
            </v:rect>
          </v:group>
        </w:pict>
      </w:r>
    </w:p>
    <w:sectPr w:rsidR="00BB5054" w:rsidRPr="000059AF" w:rsidSect="00CB53B5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B5054" w:rsidRDefault="00BB5054" w:rsidP="003037E4">
      <w:pPr>
        <w:spacing w:after="0" w:line="240" w:lineRule="auto"/>
      </w:pPr>
      <w:r>
        <w:separator/>
      </w:r>
    </w:p>
  </w:endnote>
  <w:endnote w:type="continuationSeparator" w:id="1">
    <w:p w:rsidR="00BB5054" w:rsidRDefault="00BB5054" w:rsidP="003037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5054" w:rsidRDefault="00BB5054">
    <w:pPr>
      <w:pStyle w:val="Footer"/>
      <w:jc w:val="right"/>
    </w:pPr>
    <w:fldSimple w:instr=" PAGE   \* MERGEFORMAT ">
      <w:r>
        <w:rPr>
          <w:noProof/>
        </w:rPr>
        <w:t>26</w:t>
      </w:r>
    </w:fldSimple>
  </w:p>
  <w:p w:rsidR="00BB5054" w:rsidRDefault="00BB505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B5054" w:rsidRDefault="00BB5054" w:rsidP="003037E4">
      <w:pPr>
        <w:spacing w:after="0" w:line="240" w:lineRule="auto"/>
      </w:pPr>
      <w:r>
        <w:separator/>
      </w:r>
    </w:p>
  </w:footnote>
  <w:footnote w:type="continuationSeparator" w:id="1">
    <w:p w:rsidR="00BB5054" w:rsidRDefault="00BB5054" w:rsidP="003037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5054" w:rsidRPr="00F300F6" w:rsidRDefault="00BB5054" w:rsidP="00587976">
    <w:pPr>
      <w:pStyle w:val="Header"/>
      <w:jc w:val="center"/>
      <w:rPr>
        <w:sz w:val="24"/>
        <w:szCs w:val="24"/>
      </w:rPr>
    </w:pPr>
    <w:r w:rsidRPr="00F300F6">
      <w:rPr>
        <w:sz w:val="24"/>
        <w:szCs w:val="24"/>
      </w:rPr>
      <w:t>Конотопченко Светлана Алексеевна</w:t>
    </w:r>
  </w:p>
  <w:p w:rsidR="00BB5054" w:rsidRDefault="00BB505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578EB12"/>
    <w:lvl w:ilvl="0">
      <w:numFmt w:val="bullet"/>
      <w:lvlText w:val="*"/>
      <w:lvlJc w:val="left"/>
    </w:lvl>
  </w:abstractNum>
  <w:abstractNum w:abstractNumId="1">
    <w:nsid w:val="0C7925DA"/>
    <w:multiLevelType w:val="hybridMultilevel"/>
    <w:tmpl w:val="50347340"/>
    <w:lvl w:ilvl="0" w:tplc="3FFC088E">
      <w:start w:val="1"/>
      <w:numFmt w:val="bullet"/>
      <w:lvlText w:val=""/>
      <w:lvlJc w:val="left"/>
      <w:pPr>
        <w:tabs>
          <w:tab w:val="num" w:pos="1400"/>
        </w:tabs>
        <w:ind w:left="1514" w:hanging="114"/>
      </w:pPr>
      <w:rPr>
        <w:rFonts w:ascii="Symbol" w:hAnsi="Symbol" w:hint="default"/>
      </w:rPr>
    </w:lvl>
    <w:lvl w:ilvl="1" w:tplc="A51A51E4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0F045013"/>
    <w:multiLevelType w:val="hybridMultilevel"/>
    <w:tmpl w:val="3C5E6E32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31D56D9C"/>
    <w:multiLevelType w:val="hybridMultilevel"/>
    <w:tmpl w:val="ACB8C49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4">
    <w:nsid w:val="36354298"/>
    <w:multiLevelType w:val="hybridMultilevel"/>
    <w:tmpl w:val="5D26D34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A0A5AF9"/>
    <w:multiLevelType w:val="hybridMultilevel"/>
    <w:tmpl w:val="72A6B57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4E359B1"/>
    <w:multiLevelType w:val="hybridMultilevel"/>
    <w:tmpl w:val="432A2B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4"/>
  </w:num>
  <w:num w:numId="5">
    <w:abstractNumId w:val="1"/>
  </w:num>
  <w:num w:numId="6">
    <w:abstractNumId w:val="0"/>
    <w:lvlOverride w:ilvl="0">
      <w:lvl w:ilvl="0">
        <w:numFmt w:val="bullet"/>
        <w:lvlText w:val="-"/>
        <w:legacy w:legacy="1" w:legacySpace="0" w:legacyIndent="346"/>
        <w:lvlJc w:val="left"/>
        <w:rPr>
          <w:rFonts w:ascii="Times New Roman" w:hAnsi="Times New Roman" w:hint="default"/>
        </w:rPr>
      </w:lvl>
    </w:lvlOverride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F4A0E"/>
    <w:rsid w:val="000059AF"/>
    <w:rsid w:val="00041151"/>
    <w:rsid w:val="00115F9F"/>
    <w:rsid w:val="00120B3D"/>
    <w:rsid w:val="00120C6D"/>
    <w:rsid w:val="0013723C"/>
    <w:rsid w:val="0014605A"/>
    <w:rsid w:val="0022634A"/>
    <w:rsid w:val="002274D0"/>
    <w:rsid w:val="00295FF8"/>
    <w:rsid w:val="002F4A0E"/>
    <w:rsid w:val="003037E4"/>
    <w:rsid w:val="00344488"/>
    <w:rsid w:val="00392A6F"/>
    <w:rsid w:val="003B5CB9"/>
    <w:rsid w:val="003E3E37"/>
    <w:rsid w:val="00417A0F"/>
    <w:rsid w:val="00445B53"/>
    <w:rsid w:val="00473BA1"/>
    <w:rsid w:val="00515C38"/>
    <w:rsid w:val="0051667B"/>
    <w:rsid w:val="00587976"/>
    <w:rsid w:val="0059188E"/>
    <w:rsid w:val="005A7A48"/>
    <w:rsid w:val="005C57F5"/>
    <w:rsid w:val="005D663B"/>
    <w:rsid w:val="005E683B"/>
    <w:rsid w:val="005F61F7"/>
    <w:rsid w:val="006275EB"/>
    <w:rsid w:val="00633ADA"/>
    <w:rsid w:val="00647C01"/>
    <w:rsid w:val="006A5153"/>
    <w:rsid w:val="006C0492"/>
    <w:rsid w:val="00714A5B"/>
    <w:rsid w:val="0073315E"/>
    <w:rsid w:val="007A7849"/>
    <w:rsid w:val="007C1A44"/>
    <w:rsid w:val="00806E75"/>
    <w:rsid w:val="0085465D"/>
    <w:rsid w:val="008955BA"/>
    <w:rsid w:val="008B18B9"/>
    <w:rsid w:val="00924B3A"/>
    <w:rsid w:val="0098483C"/>
    <w:rsid w:val="00990970"/>
    <w:rsid w:val="009D4A5D"/>
    <w:rsid w:val="009E0D13"/>
    <w:rsid w:val="00A01D4D"/>
    <w:rsid w:val="00A07B13"/>
    <w:rsid w:val="00A42372"/>
    <w:rsid w:val="00AB47E6"/>
    <w:rsid w:val="00AE064E"/>
    <w:rsid w:val="00B07E68"/>
    <w:rsid w:val="00B12EAB"/>
    <w:rsid w:val="00BB5054"/>
    <w:rsid w:val="00BE3C61"/>
    <w:rsid w:val="00C64444"/>
    <w:rsid w:val="00C8000A"/>
    <w:rsid w:val="00CB53B5"/>
    <w:rsid w:val="00CB6BC2"/>
    <w:rsid w:val="00D04138"/>
    <w:rsid w:val="00D1058C"/>
    <w:rsid w:val="00D30B49"/>
    <w:rsid w:val="00DB5EAA"/>
    <w:rsid w:val="00DF569B"/>
    <w:rsid w:val="00E15005"/>
    <w:rsid w:val="00E23216"/>
    <w:rsid w:val="00E476BD"/>
    <w:rsid w:val="00EB1792"/>
    <w:rsid w:val="00ED0F25"/>
    <w:rsid w:val="00F02A6B"/>
    <w:rsid w:val="00F300F6"/>
    <w:rsid w:val="00F508A8"/>
    <w:rsid w:val="00F744BB"/>
    <w:rsid w:val="00FD72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4A0E"/>
    <w:pPr>
      <w:spacing w:after="200" w:line="276" w:lineRule="auto"/>
    </w:pPr>
    <w:rPr>
      <w:rFonts w:eastAsia="Times New Roman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ontStyle50">
    <w:name w:val="Font Style50"/>
    <w:basedOn w:val="DefaultParagraphFont"/>
    <w:uiPriority w:val="99"/>
    <w:rsid w:val="002F4A0E"/>
    <w:rPr>
      <w:rFonts w:ascii="Times New Roman" w:hAnsi="Times New Roman" w:cs="Times New Roman"/>
      <w:sz w:val="26"/>
      <w:szCs w:val="26"/>
    </w:rPr>
  </w:style>
  <w:style w:type="paragraph" w:styleId="NormalWeb">
    <w:name w:val="Normal (Web)"/>
    <w:basedOn w:val="Normal"/>
    <w:uiPriority w:val="99"/>
    <w:rsid w:val="002F4A0E"/>
    <w:pPr>
      <w:spacing w:after="216" w:line="240" w:lineRule="auto"/>
    </w:pPr>
    <w:rPr>
      <w:rFonts w:ascii="Times New Roman" w:eastAsia="Calibri" w:hAnsi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2F4A0E"/>
    <w:pPr>
      <w:ind w:left="720"/>
      <w:contextualSpacing/>
    </w:pPr>
    <w:rPr>
      <w:rFonts w:eastAsia="Calibri"/>
      <w:lang w:eastAsia="en-US"/>
    </w:rPr>
  </w:style>
  <w:style w:type="paragraph" w:styleId="BodyTextIndent">
    <w:name w:val="Body Text Indent"/>
    <w:basedOn w:val="Normal"/>
    <w:link w:val="BodyTextIndentChar"/>
    <w:uiPriority w:val="99"/>
    <w:rsid w:val="002F4A0E"/>
    <w:pPr>
      <w:spacing w:after="120" w:line="240" w:lineRule="auto"/>
      <w:ind w:left="283"/>
    </w:pPr>
    <w:rPr>
      <w:rFonts w:ascii="Times New Roman" w:hAnsi="Times New Roman"/>
      <w:bCs/>
      <w:kern w:val="32"/>
      <w:sz w:val="32"/>
      <w:szCs w:val="32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2F4A0E"/>
    <w:rPr>
      <w:rFonts w:ascii="Times New Roman" w:hAnsi="Times New Roman" w:cs="Times New Roman"/>
      <w:bCs/>
      <w:kern w:val="32"/>
      <w:sz w:val="32"/>
      <w:szCs w:val="32"/>
      <w:lang w:eastAsia="ru-RU"/>
    </w:rPr>
  </w:style>
  <w:style w:type="paragraph" w:styleId="Header">
    <w:name w:val="header"/>
    <w:basedOn w:val="Normal"/>
    <w:link w:val="HeaderChar"/>
    <w:uiPriority w:val="99"/>
    <w:rsid w:val="002F4A0E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bCs/>
      <w:kern w:val="32"/>
      <w:sz w:val="32"/>
      <w:szCs w:val="32"/>
    </w:rPr>
  </w:style>
  <w:style w:type="character" w:customStyle="1" w:styleId="HeaderChar">
    <w:name w:val="Header Char"/>
    <w:basedOn w:val="DefaultParagraphFont"/>
    <w:link w:val="Header"/>
    <w:uiPriority w:val="99"/>
    <w:locked/>
    <w:rsid w:val="002F4A0E"/>
    <w:rPr>
      <w:rFonts w:ascii="Times New Roman" w:hAnsi="Times New Roman" w:cs="Times New Roman"/>
      <w:bCs/>
      <w:kern w:val="32"/>
      <w:sz w:val="32"/>
      <w:szCs w:val="32"/>
      <w:lang w:eastAsia="ru-RU"/>
    </w:rPr>
  </w:style>
  <w:style w:type="paragraph" w:styleId="Title">
    <w:name w:val="Title"/>
    <w:basedOn w:val="Normal"/>
    <w:link w:val="TitleChar"/>
    <w:uiPriority w:val="99"/>
    <w:qFormat/>
    <w:rsid w:val="002F4A0E"/>
    <w:pPr>
      <w:spacing w:after="0" w:line="240" w:lineRule="auto"/>
      <w:jc w:val="center"/>
    </w:pPr>
    <w:rPr>
      <w:rFonts w:ascii="Wingdings 3" w:hAnsi="Wingdings 3" w:cs="Wingdings 3"/>
      <w:b/>
      <w:bCs/>
      <w:sz w:val="40"/>
      <w:szCs w:val="40"/>
    </w:rPr>
  </w:style>
  <w:style w:type="character" w:customStyle="1" w:styleId="TitleChar">
    <w:name w:val="Title Char"/>
    <w:basedOn w:val="DefaultParagraphFont"/>
    <w:link w:val="Title"/>
    <w:uiPriority w:val="99"/>
    <w:locked/>
    <w:rsid w:val="002F4A0E"/>
    <w:rPr>
      <w:rFonts w:ascii="Wingdings 3" w:hAnsi="Wingdings 3" w:cs="Wingdings 3"/>
      <w:b/>
      <w:bCs/>
      <w:sz w:val="40"/>
      <w:szCs w:val="40"/>
      <w:lang w:eastAsia="ru-RU"/>
    </w:rPr>
  </w:style>
  <w:style w:type="paragraph" w:styleId="BodyText">
    <w:name w:val="Body Text"/>
    <w:basedOn w:val="Normal"/>
    <w:link w:val="BodyTextChar"/>
    <w:uiPriority w:val="99"/>
    <w:semiHidden/>
    <w:rsid w:val="002F4A0E"/>
    <w:pPr>
      <w:spacing w:after="120"/>
    </w:pPr>
    <w:rPr>
      <w:rFonts w:eastAsia="Calibri"/>
      <w:lang w:eastAsia="en-US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2F4A0E"/>
    <w:rPr>
      <w:rFonts w:ascii="Calibri" w:eastAsia="Times New Roman" w:hAnsi="Calibri" w:cs="Times New Roman"/>
    </w:rPr>
  </w:style>
  <w:style w:type="character" w:styleId="Strong">
    <w:name w:val="Strong"/>
    <w:basedOn w:val="DefaultParagraphFont"/>
    <w:uiPriority w:val="99"/>
    <w:qFormat/>
    <w:rsid w:val="002F4A0E"/>
    <w:rPr>
      <w:rFonts w:cs="Times New Roman"/>
      <w:b/>
      <w:bCs/>
    </w:rPr>
  </w:style>
  <w:style w:type="character" w:styleId="Emphasis">
    <w:name w:val="Emphasis"/>
    <w:basedOn w:val="DefaultParagraphFont"/>
    <w:uiPriority w:val="99"/>
    <w:qFormat/>
    <w:rsid w:val="002F4A0E"/>
    <w:rPr>
      <w:rFonts w:cs="Times New Roman"/>
      <w:i/>
      <w:iCs/>
    </w:rPr>
  </w:style>
  <w:style w:type="paragraph" w:styleId="Footer">
    <w:name w:val="footer"/>
    <w:basedOn w:val="Normal"/>
    <w:link w:val="FooterChar"/>
    <w:uiPriority w:val="99"/>
    <w:rsid w:val="002F4A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2F4A0E"/>
    <w:rPr>
      <w:rFonts w:eastAsia="Times New Roman" w:cs="Times New Roman"/>
      <w:lang w:eastAsia="ru-RU"/>
    </w:rPr>
  </w:style>
  <w:style w:type="paragraph" w:customStyle="1" w:styleId="Style5">
    <w:name w:val="Style5"/>
    <w:basedOn w:val="Normal"/>
    <w:uiPriority w:val="99"/>
    <w:rsid w:val="002F4A0E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</w:rPr>
  </w:style>
  <w:style w:type="character" w:customStyle="1" w:styleId="FontStyle44">
    <w:name w:val="Font Style44"/>
    <w:basedOn w:val="DefaultParagraphFont"/>
    <w:uiPriority w:val="99"/>
    <w:rsid w:val="002F4A0E"/>
    <w:rPr>
      <w:rFonts w:ascii="Calibri" w:hAnsi="Calibri" w:cs="Calibri"/>
      <w:b/>
      <w:bCs/>
      <w:i/>
      <w:iCs/>
      <w:sz w:val="34"/>
      <w:szCs w:val="34"/>
    </w:rPr>
  </w:style>
  <w:style w:type="paragraph" w:styleId="NoSpacing">
    <w:name w:val="No Spacing"/>
    <w:uiPriority w:val="99"/>
    <w:qFormat/>
    <w:rsid w:val="002F4A0E"/>
    <w:rPr>
      <w:rFonts w:eastAsia="Times New Roman"/>
    </w:rPr>
  </w:style>
  <w:style w:type="paragraph" w:styleId="BalloonText">
    <w:name w:val="Balloon Text"/>
    <w:basedOn w:val="Normal"/>
    <w:link w:val="BalloonTextChar"/>
    <w:uiPriority w:val="99"/>
    <w:semiHidden/>
    <w:rsid w:val="002F4A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F4A0E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311</TotalTime>
  <Pages>26</Pages>
  <Words>5796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Boss</dc:creator>
  <cp:keywords/>
  <dc:description/>
  <cp:lastModifiedBy>Пользователь</cp:lastModifiedBy>
  <cp:revision>10</cp:revision>
  <cp:lastPrinted>2014-06-24T06:18:00Z</cp:lastPrinted>
  <dcterms:created xsi:type="dcterms:W3CDTF">2014-06-18T17:17:00Z</dcterms:created>
  <dcterms:modified xsi:type="dcterms:W3CDTF">2014-06-24T06:30:00Z</dcterms:modified>
</cp:coreProperties>
</file>